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6EE" w:rsidRDefault="006F16EE" w:rsidP="00937B60">
      <w:pPr>
        <w:pStyle w:val="NoSpacing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Всероссийская олимпиада школьников 2020-2021 учебный год, </w:t>
      </w:r>
      <w:r>
        <w:rPr>
          <w:rFonts w:ascii="Times New Roman" w:hAnsi="Times New Roman"/>
          <w:b/>
          <w:szCs w:val="24"/>
          <w:lang w:val="en-US"/>
        </w:rPr>
        <w:t>I</w:t>
      </w:r>
      <w:r>
        <w:rPr>
          <w:rFonts w:ascii="Times New Roman" w:hAnsi="Times New Roman"/>
          <w:b/>
          <w:szCs w:val="24"/>
        </w:rPr>
        <w:t xml:space="preserve"> (школьный) этап.</w:t>
      </w:r>
    </w:p>
    <w:p w:rsidR="006F16EE" w:rsidRDefault="006F16EE" w:rsidP="00937B60">
      <w:pPr>
        <w:pStyle w:val="NoSpacing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Английский язык. 5-6 класс</w:t>
      </w:r>
    </w:p>
    <w:p w:rsidR="006F16EE" w:rsidRDefault="006F16EE" w:rsidP="00937B60">
      <w:pPr>
        <w:pStyle w:val="NoSpacing"/>
        <w:rPr>
          <w:rFonts w:ascii="Times New Roman" w:hAnsi="Times New Roman"/>
          <w:sz w:val="4"/>
          <w:szCs w:val="24"/>
        </w:rPr>
      </w:pPr>
    </w:p>
    <w:p w:rsidR="006F16EE" w:rsidRDefault="006F16EE" w:rsidP="00A71B79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6F16EE" w:rsidRPr="00D57D09" w:rsidRDefault="006F16EE" w:rsidP="00FE707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ОТВЕТЫ (для учителя)</w:t>
      </w:r>
    </w:p>
    <w:p w:rsidR="006F16EE" w:rsidRPr="001B6ADE" w:rsidRDefault="006F16EE" w:rsidP="00937B60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6F16EE" w:rsidRDefault="006F16EE" w:rsidP="00860E38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Количество баллов по разделам</w:t>
      </w:r>
    </w:p>
    <w:p w:rsidR="006F16EE" w:rsidRPr="0040134F" w:rsidRDefault="006F16EE" w:rsidP="00860E38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9"/>
        <w:gridCol w:w="2832"/>
        <w:gridCol w:w="3969"/>
      </w:tblGrid>
      <w:tr w:rsidR="006F16EE" w:rsidRPr="008152E8" w:rsidTr="008152E8">
        <w:tc>
          <w:tcPr>
            <w:tcW w:w="2379" w:type="dxa"/>
          </w:tcPr>
          <w:p w:rsidR="006F16EE" w:rsidRPr="008152E8" w:rsidRDefault="006F16EE" w:rsidP="00FE707E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8152E8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2832" w:type="dxa"/>
          </w:tcPr>
          <w:p w:rsidR="006F16EE" w:rsidRPr="008152E8" w:rsidRDefault="006F16EE" w:rsidP="00FE707E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8152E8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969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52E8">
              <w:rPr>
                <w:rFonts w:ascii="Times New Roman" w:hAnsi="Times New Roman"/>
                <w:b/>
                <w:sz w:val="24"/>
                <w:szCs w:val="24"/>
              </w:rPr>
              <w:t>Максимальный балл в разделе</w:t>
            </w:r>
          </w:p>
        </w:tc>
      </w:tr>
      <w:tr w:rsidR="006F16EE" w:rsidRPr="008152E8" w:rsidTr="008152E8">
        <w:tc>
          <w:tcPr>
            <w:tcW w:w="2379" w:type="dxa"/>
            <w:vMerge w:val="restart"/>
          </w:tcPr>
          <w:p w:rsidR="006F16EE" w:rsidRPr="008152E8" w:rsidRDefault="006F16EE" w:rsidP="004013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Аудирование</w:t>
            </w:r>
          </w:p>
        </w:tc>
        <w:tc>
          <w:tcPr>
            <w:tcW w:w="2832" w:type="dxa"/>
          </w:tcPr>
          <w:p w:rsidR="006F16EE" w:rsidRPr="008152E8" w:rsidRDefault="006F16EE" w:rsidP="00E14CA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Задание 1 (4 б.)</w:t>
            </w:r>
          </w:p>
        </w:tc>
        <w:tc>
          <w:tcPr>
            <w:tcW w:w="3969" w:type="dxa"/>
            <w:vMerge w:val="restart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52E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6F16EE" w:rsidRPr="008152E8" w:rsidTr="008152E8">
        <w:tc>
          <w:tcPr>
            <w:tcW w:w="2379" w:type="dxa"/>
            <w:vMerge/>
          </w:tcPr>
          <w:p w:rsidR="006F16EE" w:rsidRPr="008152E8" w:rsidRDefault="006F16EE" w:rsidP="004013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</w:tcPr>
          <w:p w:rsidR="006F16EE" w:rsidRPr="008152E8" w:rsidRDefault="006F16EE" w:rsidP="00E14CA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Задание 2 (6 б.)</w:t>
            </w:r>
          </w:p>
        </w:tc>
        <w:tc>
          <w:tcPr>
            <w:tcW w:w="3969" w:type="dxa"/>
            <w:vMerge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F16EE" w:rsidRPr="008152E8" w:rsidTr="008152E8">
        <w:trPr>
          <w:trHeight w:val="200"/>
        </w:trPr>
        <w:tc>
          <w:tcPr>
            <w:tcW w:w="2379" w:type="dxa"/>
            <w:vMerge w:val="restart"/>
          </w:tcPr>
          <w:p w:rsidR="006F16EE" w:rsidRPr="008152E8" w:rsidRDefault="006F16EE" w:rsidP="004013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832" w:type="dxa"/>
          </w:tcPr>
          <w:p w:rsidR="006F16EE" w:rsidRPr="008152E8" w:rsidRDefault="006F16EE" w:rsidP="00860E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Задание 3 (6 б.)</w:t>
            </w:r>
          </w:p>
        </w:tc>
        <w:tc>
          <w:tcPr>
            <w:tcW w:w="3969" w:type="dxa"/>
            <w:vMerge w:val="restart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52E8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6F16EE" w:rsidRPr="008152E8" w:rsidTr="008152E8">
        <w:trPr>
          <w:trHeight w:val="75"/>
        </w:trPr>
        <w:tc>
          <w:tcPr>
            <w:tcW w:w="2379" w:type="dxa"/>
            <w:vMerge/>
          </w:tcPr>
          <w:p w:rsidR="006F16EE" w:rsidRPr="008152E8" w:rsidRDefault="006F16EE" w:rsidP="004013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</w:tcPr>
          <w:p w:rsidR="006F16EE" w:rsidRPr="008152E8" w:rsidRDefault="006F16EE" w:rsidP="00860E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Задание 4 (7 б.)</w:t>
            </w:r>
          </w:p>
        </w:tc>
        <w:tc>
          <w:tcPr>
            <w:tcW w:w="3969" w:type="dxa"/>
            <w:vMerge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F16EE" w:rsidRPr="008152E8" w:rsidTr="008152E8">
        <w:trPr>
          <w:trHeight w:val="162"/>
        </w:trPr>
        <w:tc>
          <w:tcPr>
            <w:tcW w:w="2379" w:type="dxa"/>
            <w:vMerge w:val="restart"/>
          </w:tcPr>
          <w:p w:rsidR="006F16EE" w:rsidRPr="008152E8" w:rsidRDefault="006F16EE" w:rsidP="004013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Лексика-грамматика</w:t>
            </w:r>
          </w:p>
        </w:tc>
        <w:tc>
          <w:tcPr>
            <w:tcW w:w="2832" w:type="dxa"/>
          </w:tcPr>
          <w:p w:rsidR="006F16EE" w:rsidRPr="008152E8" w:rsidRDefault="006F16EE" w:rsidP="00860E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Задание 5 (6 б.)</w:t>
            </w:r>
          </w:p>
        </w:tc>
        <w:tc>
          <w:tcPr>
            <w:tcW w:w="3969" w:type="dxa"/>
            <w:vMerge w:val="restart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8152E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</w:tr>
      <w:tr w:rsidR="006F16EE" w:rsidRPr="008152E8" w:rsidTr="008152E8">
        <w:trPr>
          <w:trHeight w:val="113"/>
        </w:trPr>
        <w:tc>
          <w:tcPr>
            <w:tcW w:w="2379" w:type="dxa"/>
            <w:vMerge/>
          </w:tcPr>
          <w:p w:rsidR="006F16EE" w:rsidRPr="008152E8" w:rsidRDefault="006F16EE" w:rsidP="004013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</w:tcPr>
          <w:p w:rsidR="006F16EE" w:rsidRPr="008152E8" w:rsidRDefault="006F16EE" w:rsidP="00860E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Задание 6 (1</w:t>
            </w: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8152E8">
              <w:rPr>
                <w:rFonts w:ascii="Times New Roman" w:hAnsi="Times New Roman"/>
                <w:sz w:val="24"/>
                <w:szCs w:val="24"/>
              </w:rPr>
              <w:t xml:space="preserve"> б.)</w:t>
            </w:r>
          </w:p>
        </w:tc>
        <w:tc>
          <w:tcPr>
            <w:tcW w:w="3969" w:type="dxa"/>
            <w:vMerge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F16EE" w:rsidRPr="008152E8" w:rsidTr="008152E8">
        <w:tc>
          <w:tcPr>
            <w:tcW w:w="2379" w:type="dxa"/>
          </w:tcPr>
          <w:p w:rsidR="006F16EE" w:rsidRPr="008152E8" w:rsidRDefault="006F16EE" w:rsidP="004013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832" w:type="dxa"/>
          </w:tcPr>
          <w:p w:rsidR="006F16EE" w:rsidRPr="008152E8" w:rsidRDefault="006F16EE" w:rsidP="00860E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Задание 7 (19 б.)</w:t>
            </w:r>
          </w:p>
        </w:tc>
        <w:tc>
          <w:tcPr>
            <w:tcW w:w="3969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19</w:t>
            </w:r>
          </w:p>
        </w:tc>
      </w:tr>
      <w:tr w:rsidR="006F16EE" w:rsidRPr="008152E8" w:rsidTr="008152E8">
        <w:tc>
          <w:tcPr>
            <w:tcW w:w="5211" w:type="dxa"/>
            <w:gridSpan w:val="2"/>
          </w:tcPr>
          <w:p w:rsidR="006F16EE" w:rsidRPr="008152E8" w:rsidRDefault="006F16EE" w:rsidP="008152E8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16EE" w:rsidRPr="008152E8" w:rsidRDefault="006F16EE" w:rsidP="008152E8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152E8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969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8152E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</w:tr>
    </w:tbl>
    <w:p w:rsidR="006F16EE" w:rsidRDefault="006F16EE" w:rsidP="00937B60">
      <w:pPr>
        <w:pStyle w:val="NoSpacing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6F16EE" w:rsidRDefault="006F16EE" w:rsidP="007018A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ОТВЕТЫ</w:t>
      </w:r>
    </w:p>
    <w:p w:rsidR="006F16EE" w:rsidRPr="0024724F" w:rsidRDefault="006F16EE" w:rsidP="00F0350F">
      <w:pPr>
        <w:pStyle w:val="NoSpacing"/>
        <w:rPr>
          <w:rFonts w:ascii="Times New Roman" w:hAnsi="Times New Roman"/>
          <w:b/>
          <w:sz w:val="24"/>
          <w:szCs w:val="24"/>
          <w:lang w:val="en-US"/>
        </w:rPr>
      </w:pPr>
    </w:p>
    <w:p w:rsidR="006F16EE" w:rsidRPr="00F0350F" w:rsidRDefault="006F16EE" w:rsidP="00F0350F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каждый правильный ответ – 1 балл.</w:t>
      </w:r>
    </w:p>
    <w:p w:rsidR="006F16EE" w:rsidRPr="00F0350F" w:rsidRDefault="006F16EE" w:rsidP="00937B60">
      <w:pPr>
        <w:pStyle w:val="NoSpacing"/>
        <w:jc w:val="center"/>
        <w:rPr>
          <w:rFonts w:ascii="Times New Roman" w:hAnsi="Times New Roman"/>
          <w:b/>
          <w:sz w:val="14"/>
          <w:szCs w:val="24"/>
        </w:rPr>
      </w:pPr>
    </w:p>
    <w:tbl>
      <w:tblPr>
        <w:tblpPr w:leftFromText="180" w:rightFromText="180" w:vertAnchor="text" w:tblpX="-601" w:tblpY="1"/>
        <w:tblOverlap w:val="never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6"/>
        <w:gridCol w:w="1809"/>
        <w:gridCol w:w="284"/>
        <w:gridCol w:w="1559"/>
        <w:gridCol w:w="1877"/>
        <w:gridCol w:w="283"/>
        <w:gridCol w:w="1276"/>
        <w:gridCol w:w="2092"/>
      </w:tblGrid>
      <w:tr w:rsidR="006F16EE" w:rsidRPr="008152E8" w:rsidTr="008152E8">
        <w:trPr>
          <w:trHeight w:hRule="exact" w:val="577"/>
        </w:trPr>
        <w:tc>
          <w:tcPr>
            <w:tcW w:w="3085" w:type="dxa"/>
            <w:gridSpan w:val="2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52E8">
              <w:rPr>
                <w:rFonts w:ascii="Times New Roman" w:hAnsi="Times New Roman"/>
                <w:b/>
                <w:sz w:val="24"/>
                <w:szCs w:val="24"/>
              </w:rPr>
              <w:t>Раздел Аудирование</w:t>
            </w:r>
          </w:p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52E8">
              <w:rPr>
                <w:rFonts w:ascii="Times New Roman" w:hAnsi="Times New Roman"/>
                <w:b/>
                <w:sz w:val="24"/>
                <w:szCs w:val="24"/>
              </w:rPr>
              <w:t>10 баллов</w:t>
            </w:r>
          </w:p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36" w:type="dxa"/>
            <w:gridSpan w:val="2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52E8">
              <w:rPr>
                <w:rFonts w:ascii="Times New Roman" w:hAnsi="Times New Roman"/>
                <w:b/>
                <w:sz w:val="24"/>
                <w:szCs w:val="24"/>
              </w:rPr>
              <w:t xml:space="preserve">Раздел Чтение </w:t>
            </w:r>
          </w:p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52E8">
              <w:rPr>
                <w:rFonts w:ascii="Times New Roman" w:hAnsi="Times New Roman"/>
                <w:b/>
                <w:sz w:val="24"/>
                <w:szCs w:val="24"/>
              </w:rPr>
              <w:t>13 баллов</w:t>
            </w:r>
          </w:p>
        </w:tc>
        <w:tc>
          <w:tcPr>
            <w:tcW w:w="283" w:type="dxa"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68" w:type="dxa"/>
            <w:gridSpan w:val="2"/>
          </w:tcPr>
          <w:p w:rsidR="006F16EE" w:rsidRPr="008152E8" w:rsidRDefault="006F16EE" w:rsidP="008152E8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8152E8">
              <w:rPr>
                <w:rFonts w:ascii="Times New Roman" w:hAnsi="Times New Roman"/>
                <w:b/>
                <w:sz w:val="24"/>
                <w:szCs w:val="24"/>
              </w:rPr>
              <w:t>Раздел Лексика-грамматика</w:t>
            </w:r>
          </w:p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52E8">
              <w:rPr>
                <w:rFonts w:ascii="Times New Roman" w:hAnsi="Times New Roman"/>
                <w:b/>
                <w:sz w:val="24"/>
                <w:szCs w:val="24"/>
              </w:rPr>
              <w:t>18 баллов</w:t>
            </w:r>
          </w:p>
        </w:tc>
      </w:tr>
      <w:tr w:rsidR="006F16EE" w:rsidRPr="008152E8" w:rsidTr="008152E8">
        <w:trPr>
          <w:trHeight w:hRule="exact" w:val="279"/>
        </w:trPr>
        <w:tc>
          <w:tcPr>
            <w:tcW w:w="1276" w:type="dxa"/>
          </w:tcPr>
          <w:p w:rsidR="006F16EE" w:rsidRPr="008152E8" w:rsidRDefault="006F16EE" w:rsidP="008152E8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8152E8">
              <w:rPr>
                <w:rFonts w:ascii="Times New Roman" w:hAnsi="Times New Roman"/>
                <w:b/>
                <w:sz w:val="24"/>
                <w:szCs w:val="24"/>
              </w:rPr>
              <w:t>Задание 1</w:t>
            </w:r>
          </w:p>
        </w:tc>
        <w:tc>
          <w:tcPr>
            <w:tcW w:w="1809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F16EE" w:rsidRPr="008152E8" w:rsidRDefault="006F16EE" w:rsidP="008152E8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8152E8">
              <w:rPr>
                <w:rFonts w:ascii="Times New Roman" w:hAnsi="Times New Roman"/>
                <w:b/>
                <w:sz w:val="24"/>
                <w:szCs w:val="24"/>
              </w:rPr>
              <w:t>Задания 3</w:t>
            </w:r>
          </w:p>
        </w:tc>
        <w:tc>
          <w:tcPr>
            <w:tcW w:w="1877" w:type="dxa"/>
          </w:tcPr>
          <w:p w:rsidR="006F16EE" w:rsidRPr="008152E8" w:rsidRDefault="006F16EE" w:rsidP="008152E8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52E8">
              <w:rPr>
                <w:rFonts w:ascii="Times New Roman" w:hAnsi="Times New Roman"/>
                <w:b/>
                <w:sz w:val="24"/>
                <w:szCs w:val="24"/>
              </w:rPr>
              <w:t>Задание 5</w:t>
            </w:r>
          </w:p>
        </w:tc>
        <w:tc>
          <w:tcPr>
            <w:tcW w:w="2092" w:type="dxa"/>
          </w:tcPr>
          <w:p w:rsidR="006F16EE" w:rsidRPr="008152E8" w:rsidRDefault="006F16EE" w:rsidP="008152E8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F16EE" w:rsidRPr="008152E8" w:rsidTr="008152E8">
        <w:trPr>
          <w:trHeight w:hRule="exact" w:val="313"/>
        </w:trPr>
        <w:tc>
          <w:tcPr>
            <w:tcW w:w="1276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6F16EE" w:rsidRPr="008152E8" w:rsidRDefault="006F16EE" w:rsidP="008152E8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84" w:type="dxa"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7" w:type="dxa"/>
          </w:tcPr>
          <w:p w:rsidR="006F16EE" w:rsidRPr="008152E8" w:rsidRDefault="006F16EE" w:rsidP="008152E8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283" w:type="dxa"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2</w:t>
            </w: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092" w:type="dxa"/>
          </w:tcPr>
          <w:p w:rsidR="006F16EE" w:rsidRPr="008152E8" w:rsidRDefault="006F16EE" w:rsidP="008152E8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selfish</w:t>
            </w:r>
          </w:p>
        </w:tc>
      </w:tr>
      <w:tr w:rsidR="006F16EE" w:rsidRPr="008152E8" w:rsidTr="008152E8">
        <w:trPr>
          <w:trHeight w:hRule="exact" w:val="340"/>
        </w:trPr>
        <w:tc>
          <w:tcPr>
            <w:tcW w:w="1276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09" w:type="dxa"/>
          </w:tcPr>
          <w:p w:rsidR="006F16EE" w:rsidRPr="008152E8" w:rsidRDefault="006F16EE" w:rsidP="008152E8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84" w:type="dxa"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77" w:type="dxa"/>
          </w:tcPr>
          <w:p w:rsidR="006F16EE" w:rsidRPr="008152E8" w:rsidRDefault="006F16EE" w:rsidP="008152E8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283" w:type="dxa"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2</w:t>
            </w: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092" w:type="dxa"/>
          </w:tcPr>
          <w:p w:rsidR="006F16EE" w:rsidRPr="008152E8" w:rsidRDefault="006F16EE" w:rsidP="008152E8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terrible</w:t>
            </w:r>
          </w:p>
        </w:tc>
      </w:tr>
      <w:tr w:rsidR="006F16EE" w:rsidRPr="008152E8" w:rsidTr="008152E8">
        <w:trPr>
          <w:trHeight w:hRule="exact" w:val="340"/>
        </w:trPr>
        <w:tc>
          <w:tcPr>
            <w:tcW w:w="1276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9" w:type="dxa"/>
          </w:tcPr>
          <w:p w:rsidR="006F16EE" w:rsidRPr="008152E8" w:rsidRDefault="006F16EE" w:rsidP="008152E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84" w:type="dxa"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77" w:type="dxa"/>
          </w:tcPr>
          <w:p w:rsidR="006F16EE" w:rsidRPr="008152E8" w:rsidRDefault="006F16EE" w:rsidP="008152E8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83" w:type="dxa"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2</w:t>
            </w: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092" w:type="dxa"/>
          </w:tcPr>
          <w:p w:rsidR="006F16EE" w:rsidRPr="008152E8" w:rsidRDefault="006F16EE" w:rsidP="008152E8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ruler</w:t>
            </w:r>
          </w:p>
        </w:tc>
      </w:tr>
      <w:tr w:rsidR="006F16EE" w:rsidRPr="008152E8" w:rsidTr="008152E8">
        <w:trPr>
          <w:trHeight w:hRule="exact" w:val="340"/>
        </w:trPr>
        <w:tc>
          <w:tcPr>
            <w:tcW w:w="1276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09" w:type="dxa"/>
          </w:tcPr>
          <w:p w:rsidR="006F16EE" w:rsidRPr="008152E8" w:rsidRDefault="006F16EE" w:rsidP="008152E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284" w:type="dxa"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77" w:type="dxa"/>
          </w:tcPr>
          <w:p w:rsidR="006F16EE" w:rsidRPr="008152E8" w:rsidRDefault="006F16EE" w:rsidP="008152E8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283" w:type="dxa"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2</w:t>
            </w: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092" w:type="dxa"/>
          </w:tcPr>
          <w:p w:rsidR="006F16EE" w:rsidRPr="008152E8" w:rsidRDefault="006F16EE" w:rsidP="008152E8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hate</w:t>
            </w:r>
          </w:p>
        </w:tc>
      </w:tr>
      <w:tr w:rsidR="006F16EE" w:rsidRPr="008152E8" w:rsidTr="008152E8">
        <w:trPr>
          <w:trHeight w:hRule="exact" w:val="340"/>
        </w:trPr>
        <w:tc>
          <w:tcPr>
            <w:tcW w:w="3085" w:type="dxa"/>
            <w:gridSpan w:val="2"/>
          </w:tcPr>
          <w:p w:rsidR="006F16EE" w:rsidRPr="008152E8" w:rsidRDefault="006F16EE" w:rsidP="008152E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      </w:t>
            </w:r>
            <w:r w:rsidRPr="008152E8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</w:p>
        </w:tc>
        <w:tc>
          <w:tcPr>
            <w:tcW w:w="284" w:type="dxa"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77" w:type="dxa"/>
          </w:tcPr>
          <w:p w:rsidR="006F16EE" w:rsidRPr="008152E8" w:rsidRDefault="006F16EE" w:rsidP="008152E8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283" w:type="dxa"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2</w:t>
            </w: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092" w:type="dxa"/>
          </w:tcPr>
          <w:p w:rsidR="006F16EE" w:rsidRPr="008152E8" w:rsidRDefault="006F16EE" w:rsidP="008152E8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twenty</w:t>
            </w:r>
          </w:p>
        </w:tc>
      </w:tr>
      <w:tr w:rsidR="006F16EE" w:rsidRPr="008152E8" w:rsidTr="008152E8">
        <w:trPr>
          <w:trHeight w:hRule="exact" w:val="340"/>
        </w:trPr>
        <w:tc>
          <w:tcPr>
            <w:tcW w:w="1276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809" w:type="dxa"/>
          </w:tcPr>
          <w:p w:rsidR="006F16EE" w:rsidRPr="008152E8" w:rsidRDefault="006F16EE" w:rsidP="008152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5 / five </w:t>
            </w:r>
          </w:p>
        </w:tc>
        <w:tc>
          <w:tcPr>
            <w:tcW w:w="284" w:type="dxa"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77" w:type="dxa"/>
          </w:tcPr>
          <w:p w:rsidR="006F16EE" w:rsidRPr="008152E8" w:rsidRDefault="006F16EE" w:rsidP="008152E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83" w:type="dxa"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2092" w:type="dxa"/>
          </w:tcPr>
          <w:p w:rsidR="006F16EE" w:rsidRPr="008152E8" w:rsidRDefault="006F16EE" w:rsidP="008152E8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year</w:t>
            </w:r>
          </w:p>
        </w:tc>
      </w:tr>
      <w:tr w:rsidR="006F16EE" w:rsidRPr="008152E8" w:rsidTr="008152E8">
        <w:trPr>
          <w:trHeight w:hRule="exact" w:val="286"/>
        </w:trPr>
        <w:tc>
          <w:tcPr>
            <w:tcW w:w="1276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09" w:type="dxa"/>
          </w:tcPr>
          <w:p w:rsidR="006F16EE" w:rsidRPr="008152E8" w:rsidRDefault="006F16EE" w:rsidP="008152E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Welcome</w:t>
            </w:r>
          </w:p>
        </w:tc>
        <w:tc>
          <w:tcPr>
            <w:tcW w:w="284" w:type="dxa"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36" w:type="dxa"/>
            <w:gridSpan w:val="2"/>
          </w:tcPr>
          <w:p w:rsidR="006F16EE" w:rsidRPr="008152E8" w:rsidRDefault="006F16EE" w:rsidP="008152E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52E8">
              <w:rPr>
                <w:rFonts w:ascii="Times New Roman" w:hAnsi="Times New Roman"/>
                <w:b/>
                <w:sz w:val="24"/>
                <w:szCs w:val="24"/>
              </w:rPr>
              <w:t>Задание 4</w:t>
            </w:r>
          </w:p>
        </w:tc>
        <w:tc>
          <w:tcPr>
            <w:tcW w:w="283" w:type="dxa"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b/>
                <w:sz w:val="24"/>
                <w:szCs w:val="24"/>
              </w:rPr>
              <w:t>Задание 6</w:t>
            </w:r>
          </w:p>
        </w:tc>
        <w:tc>
          <w:tcPr>
            <w:tcW w:w="2092" w:type="dxa"/>
          </w:tcPr>
          <w:p w:rsidR="006F16EE" w:rsidRPr="008152E8" w:rsidRDefault="006F16EE" w:rsidP="008152E8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F16EE" w:rsidRPr="008152E8" w:rsidTr="008152E8">
        <w:trPr>
          <w:trHeight w:hRule="exact" w:val="289"/>
        </w:trPr>
        <w:tc>
          <w:tcPr>
            <w:tcW w:w="1276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9" w:type="dxa"/>
          </w:tcPr>
          <w:p w:rsidR="006F16EE" w:rsidRPr="008152E8" w:rsidRDefault="006F16EE" w:rsidP="008152E8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8152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/ four</w:t>
            </w:r>
          </w:p>
        </w:tc>
        <w:tc>
          <w:tcPr>
            <w:tcW w:w="284" w:type="dxa"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77" w:type="dxa"/>
          </w:tcPr>
          <w:p w:rsidR="006F16EE" w:rsidRPr="008152E8" w:rsidRDefault="006F16EE" w:rsidP="008152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TRUE</w:t>
            </w:r>
          </w:p>
        </w:tc>
        <w:tc>
          <w:tcPr>
            <w:tcW w:w="283" w:type="dxa"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2092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</w:tr>
      <w:tr w:rsidR="006F16EE" w:rsidRPr="008152E8" w:rsidTr="008152E8">
        <w:trPr>
          <w:trHeight w:hRule="exact" w:val="816"/>
        </w:trPr>
        <w:tc>
          <w:tcPr>
            <w:tcW w:w="1276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09" w:type="dxa"/>
          </w:tcPr>
          <w:p w:rsidR="006F16EE" w:rsidRPr="008152E8" w:rsidRDefault="006F16EE" w:rsidP="008152E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blue</w:t>
            </w:r>
            <w:r w:rsidRPr="008152E8">
              <w:rPr>
                <w:rFonts w:ascii="Times New Roman" w:hAnsi="Times New Roman"/>
                <w:sz w:val="24"/>
                <w:szCs w:val="24"/>
              </w:rPr>
              <w:t xml:space="preserve"> … </w:t>
            </w: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white</w:t>
            </w:r>
          </w:p>
          <w:p w:rsidR="006F16EE" w:rsidRPr="008152E8" w:rsidRDefault="006F16EE" w:rsidP="008152E8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8152E8">
              <w:rPr>
                <w:rFonts w:ascii="Times New Roman" w:hAnsi="Times New Roman"/>
                <w:b/>
                <w:szCs w:val="24"/>
              </w:rPr>
              <w:t>(1 балл, если оба цвета)</w:t>
            </w:r>
          </w:p>
        </w:tc>
        <w:tc>
          <w:tcPr>
            <w:tcW w:w="284" w:type="dxa"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877" w:type="dxa"/>
          </w:tcPr>
          <w:p w:rsidR="006F16EE" w:rsidRPr="008152E8" w:rsidRDefault="006F16EE" w:rsidP="008152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FALSE</w:t>
            </w:r>
          </w:p>
        </w:tc>
        <w:tc>
          <w:tcPr>
            <w:tcW w:w="283" w:type="dxa"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2092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</w:tr>
      <w:tr w:rsidR="006F16EE" w:rsidRPr="008152E8" w:rsidTr="008152E8">
        <w:trPr>
          <w:trHeight w:hRule="exact" w:val="316"/>
        </w:trPr>
        <w:tc>
          <w:tcPr>
            <w:tcW w:w="1276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09" w:type="dxa"/>
          </w:tcPr>
          <w:p w:rsidR="006F16EE" w:rsidRPr="008152E8" w:rsidRDefault="006F16EE" w:rsidP="008152E8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bikes / bicycles</w:t>
            </w:r>
          </w:p>
        </w:tc>
        <w:tc>
          <w:tcPr>
            <w:tcW w:w="284" w:type="dxa"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877" w:type="dxa"/>
          </w:tcPr>
          <w:p w:rsidR="006F16EE" w:rsidRPr="008152E8" w:rsidRDefault="006F16EE" w:rsidP="008152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TRUE</w:t>
            </w:r>
          </w:p>
        </w:tc>
        <w:tc>
          <w:tcPr>
            <w:tcW w:w="283" w:type="dxa"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2092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</w:tr>
      <w:tr w:rsidR="006F16EE" w:rsidRPr="008152E8" w:rsidTr="008152E8">
        <w:trPr>
          <w:trHeight w:hRule="exact" w:val="520"/>
        </w:trPr>
        <w:tc>
          <w:tcPr>
            <w:tcW w:w="1276" w:type="dxa"/>
          </w:tcPr>
          <w:p w:rsidR="006F16EE" w:rsidRPr="008152E8" w:rsidRDefault="006F16EE" w:rsidP="008152E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 xml:space="preserve">      10</w:t>
            </w:r>
          </w:p>
        </w:tc>
        <w:tc>
          <w:tcPr>
            <w:tcW w:w="1809" w:type="dxa"/>
          </w:tcPr>
          <w:p w:rsidR="006F16EE" w:rsidRPr="008152E8" w:rsidRDefault="006F16EE" w:rsidP="008152E8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Pr="008152E8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th</w:t>
            </w: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June</w:t>
            </w:r>
            <w:r w:rsidRPr="00B819D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/12 </w:t>
            </w: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June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/June 12th</w:t>
            </w:r>
          </w:p>
        </w:tc>
        <w:tc>
          <w:tcPr>
            <w:tcW w:w="284" w:type="dxa"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877" w:type="dxa"/>
          </w:tcPr>
          <w:p w:rsidR="006F16EE" w:rsidRPr="008152E8" w:rsidRDefault="006F16EE" w:rsidP="008152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FALSE</w:t>
            </w:r>
          </w:p>
        </w:tc>
        <w:tc>
          <w:tcPr>
            <w:tcW w:w="283" w:type="dxa"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2092" w:type="dxa"/>
          </w:tcPr>
          <w:p w:rsidR="006F16EE" w:rsidRPr="008152E8" w:rsidRDefault="006F16EE" w:rsidP="008152E8">
            <w:pPr>
              <w:pStyle w:val="ListParagrap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A</w:t>
            </w:r>
          </w:p>
        </w:tc>
      </w:tr>
      <w:tr w:rsidR="006F16EE" w:rsidRPr="008152E8" w:rsidTr="008152E8">
        <w:trPr>
          <w:trHeight w:hRule="exact" w:val="268"/>
        </w:trPr>
        <w:tc>
          <w:tcPr>
            <w:tcW w:w="3085" w:type="dxa"/>
            <w:gridSpan w:val="2"/>
            <w:tcBorders>
              <w:left w:val="nil"/>
              <w:bottom w:val="nil"/>
            </w:tcBorders>
          </w:tcPr>
          <w:p w:rsidR="006F16EE" w:rsidRPr="008152E8" w:rsidRDefault="006F16EE" w:rsidP="008152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77" w:type="dxa"/>
          </w:tcPr>
          <w:p w:rsidR="006F16EE" w:rsidRPr="008152E8" w:rsidRDefault="006F16EE" w:rsidP="008152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FALSE</w:t>
            </w:r>
          </w:p>
        </w:tc>
        <w:tc>
          <w:tcPr>
            <w:tcW w:w="283" w:type="dxa"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2092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</w:tr>
      <w:tr w:rsidR="006F16EE" w:rsidRPr="008152E8" w:rsidTr="008152E8">
        <w:trPr>
          <w:gridBefore w:val="2"/>
          <w:trHeight w:hRule="exact" w:val="286"/>
        </w:trPr>
        <w:tc>
          <w:tcPr>
            <w:tcW w:w="284" w:type="dxa"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77" w:type="dxa"/>
          </w:tcPr>
          <w:p w:rsidR="006F16EE" w:rsidRPr="008152E8" w:rsidRDefault="006F16EE" w:rsidP="008152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TRUE</w:t>
            </w:r>
          </w:p>
        </w:tc>
        <w:tc>
          <w:tcPr>
            <w:tcW w:w="283" w:type="dxa"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2092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</w:tr>
      <w:tr w:rsidR="006F16EE" w:rsidRPr="008152E8" w:rsidTr="008152E8">
        <w:trPr>
          <w:gridBefore w:val="2"/>
          <w:trHeight w:hRule="exact" w:val="290"/>
        </w:trPr>
        <w:tc>
          <w:tcPr>
            <w:tcW w:w="284" w:type="dxa"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77" w:type="dxa"/>
          </w:tcPr>
          <w:p w:rsidR="006F16EE" w:rsidRPr="008152E8" w:rsidRDefault="006F16EE" w:rsidP="008152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TRUE</w:t>
            </w:r>
          </w:p>
        </w:tc>
        <w:tc>
          <w:tcPr>
            <w:tcW w:w="283" w:type="dxa"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2092" w:type="dxa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</w:tc>
      </w:tr>
      <w:tr w:rsidR="006F16EE" w:rsidRPr="008152E8" w:rsidTr="008152E8">
        <w:trPr>
          <w:gridBefore w:val="2"/>
          <w:trHeight w:hRule="exact" w:val="280"/>
        </w:trPr>
        <w:tc>
          <w:tcPr>
            <w:tcW w:w="3720" w:type="dxa"/>
            <w:gridSpan w:val="3"/>
            <w:vMerge w:val="restart"/>
            <w:tcBorders>
              <w:left w:val="nil"/>
            </w:tcBorders>
            <w:shd w:val="clear" w:color="auto" w:fill="FFFFFF"/>
          </w:tcPr>
          <w:p w:rsidR="006F16EE" w:rsidRPr="008152E8" w:rsidRDefault="006F16EE" w:rsidP="008152E8">
            <w:pPr>
              <w:spacing w:line="240" w:lineRule="auto"/>
              <w:rPr>
                <w:rFonts w:ascii="Times New Roman" w:hAnsi="Times New Roman"/>
                <w:sz w:val="28"/>
                <w:szCs w:val="24"/>
                <w:lang w:val="en-US"/>
              </w:rPr>
            </w:pPr>
          </w:p>
          <w:p w:rsidR="006F16EE" w:rsidRPr="008152E8" w:rsidRDefault="006F16EE" w:rsidP="008152E8">
            <w:pPr>
              <w:spacing w:line="240" w:lineRule="auto"/>
              <w:rPr>
                <w:rFonts w:ascii="Times New Roman" w:hAnsi="Times New Roman"/>
                <w:sz w:val="28"/>
                <w:szCs w:val="24"/>
                <w:lang w:val="en-US"/>
              </w:rPr>
            </w:pPr>
          </w:p>
          <w:p w:rsidR="006F16EE" w:rsidRPr="008152E8" w:rsidRDefault="006F16EE" w:rsidP="008152E8">
            <w:pPr>
              <w:spacing w:line="240" w:lineRule="auto"/>
              <w:rPr>
                <w:rFonts w:ascii="Times New Roman" w:hAnsi="Times New Roman"/>
                <w:sz w:val="28"/>
                <w:szCs w:val="24"/>
                <w:lang w:val="en-US"/>
              </w:rPr>
            </w:pPr>
          </w:p>
        </w:tc>
        <w:tc>
          <w:tcPr>
            <w:tcW w:w="283" w:type="dxa"/>
            <w:vMerge w:val="restart"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2092" w:type="dxa"/>
            <w:shd w:val="clear" w:color="auto" w:fill="FFFFFF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</w:tr>
      <w:tr w:rsidR="006F16EE" w:rsidRPr="008152E8" w:rsidTr="008152E8">
        <w:trPr>
          <w:gridBefore w:val="2"/>
          <w:trHeight w:hRule="exact" w:val="284"/>
        </w:trPr>
        <w:tc>
          <w:tcPr>
            <w:tcW w:w="3720" w:type="dxa"/>
            <w:gridSpan w:val="3"/>
            <w:vMerge/>
            <w:tcBorders>
              <w:left w:val="nil"/>
            </w:tcBorders>
            <w:shd w:val="clear" w:color="auto" w:fill="FFFFFF"/>
          </w:tcPr>
          <w:p w:rsidR="006F16EE" w:rsidRPr="008152E8" w:rsidRDefault="006F16EE" w:rsidP="008152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vMerge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2092" w:type="dxa"/>
            <w:shd w:val="clear" w:color="auto" w:fill="FFFFFF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</w:tr>
      <w:tr w:rsidR="006F16EE" w:rsidRPr="008152E8" w:rsidTr="008152E8">
        <w:trPr>
          <w:gridBefore w:val="2"/>
          <w:trHeight w:hRule="exact" w:val="288"/>
        </w:trPr>
        <w:tc>
          <w:tcPr>
            <w:tcW w:w="3720" w:type="dxa"/>
            <w:gridSpan w:val="3"/>
            <w:vMerge/>
            <w:tcBorders>
              <w:left w:val="nil"/>
            </w:tcBorders>
            <w:shd w:val="clear" w:color="auto" w:fill="FFFFFF"/>
          </w:tcPr>
          <w:p w:rsidR="006F16EE" w:rsidRPr="008152E8" w:rsidRDefault="006F16EE" w:rsidP="008152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vMerge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2092" w:type="dxa"/>
            <w:shd w:val="clear" w:color="auto" w:fill="FFFFFF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</w:tr>
      <w:tr w:rsidR="006F16EE" w:rsidRPr="008152E8" w:rsidTr="008152E8">
        <w:trPr>
          <w:gridBefore w:val="2"/>
          <w:trHeight w:hRule="exact" w:val="288"/>
        </w:trPr>
        <w:tc>
          <w:tcPr>
            <w:tcW w:w="3720" w:type="dxa"/>
            <w:gridSpan w:val="3"/>
            <w:vMerge/>
            <w:tcBorders>
              <w:left w:val="nil"/>
            </w:tcBorders>
            <w:shd w:val="clear" w:color="auto" w:fill="FFFFFF"/>
          </w:tcPr>
          <w:p w:rsidR="006F16EE" w:rsidRPr="008152E8" w:rsidRDefault="006F16EE" w:rsidP="008152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vMerge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092" w:type="dxa"/>
            <w:shd w:val="clear" w:color="auto" w:fill="FFFFFF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</w:tc>
      </w:tr>
      <w:tr w:rsidR="006F16EE" w:rsidRPr="008152E8" w:rsidTr="008152E8">
        <w:trPr>
          <w:gridBefore w:val="2"/>
          <w:trHeight w:hRule="exact" w:val="288"/>
        </w:trPr>
        <w:tc>
          <w:tcPr>
            <w:tcW w:w="3720" w:type="dxa"/>
            <w:gridSpan w:val="3"/>
            <w:vMerge/>
            <w:tcBorders>
              <w:left w:val="nil"/>
            </w:tcBorders>
            <w:shd w:val="clear" w:color="auto" w:fill="FFFFFF"/>
          </w:tcPr>
          <w:p w:rsidR="006F16EE" w:rsidRPr="008152E8" w:rsidRDefault="006F16EE" w:rsidP="008152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vMerge/>
            <w:shd w:val="clear" w:color="auto" w:fill="D9D9D9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2E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092" w:type="dxa"/>
            <w:shd w:val="clear" w:color="auto" w:fill="FFFFFF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2E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</w:tr>
      <w:tr w:rsidR="006F16EE" w:rsidRPr="008152E8" w:rsidTr="008152E8">
        <w:trPr>
          <w:gridBefore w:val="2"/>
          <w:trHeight w:hRule="exact" w:val="288"/>
        </w:trPr>
        <w:tc>
          <w:tcPr>
            <w:tcW w:w="3720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FFFFFF"/>
          </w:tcPr>
          <w:p w:rsidR="006F16EE" w:rsidRPr="008152E8" w:rsidRDefault="006F16EE" w:rsidP="008152E8">
            <w:pPr>
              <w:spacing w:line="240" w:lineRule="auto"/>
              <w:rPr>
                <w:rFonts w:ascii="Times New Roman" w:hAnsi="Times New Roman"/>
                <w:sz w:val="28"/>
                <w:szCs w:val="24"/>
                <w:lang w:val="en-US"/>
              </w:rPr>
            </w:pPr>
          </w:p>
        </w:tc>
        <w:tc>
          <w:tcPr>
            <w:tcW w:w="3651" w:type="dxa"/>
            <w:gridSpan w:val="3"/>
            <w:tcBorders>
              <w:left w:val="nil"/>
              <w:right w:val="nil"/>
            </w:tcBorders>
            <w:shd w:val="clear" w:color="auto" w:fill="FFFFFF"/>
          </w:tcPr>
          <w:p w:rsidR="006F16EE" w:rsidRPr="008152E8" w:rsidRDefault="006F16EE" w:rsidP="008152E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6F16EE" w:rsidRDefault="006F16EE" w:rsidP="00937B60">
      <w:pPr>
        <w:pStyle w:val="NoSpacing"/>
        <w:rPr>
          <w:rFonts w:ascii="Times New Roman" w:hAnsi="Times New Roman"/>
          <w:b/>
          <w:sz w:val="10"/>
          <w:szCs w:val="24"/>
        </w:rPr>
      </w:pPr>
      <w:r>
        <w:rPr>
          <w:rFonts w:ascii="Times New Roman" w:hAnsi="Times New Roman"/>
          <w:b/>
          <w:sz w:val="10"/>
          <w:szCs w:val="24"/>
        </w:rPr>
        <w:br w:type="textWrapping" w:clear="all"/>
      </w:r>
    </w:p>
    <w:p w:rsidR="006F16EE" w:rsidRDefault="006F16EE" w:rsidP="00937B60">
      <w:pPr>
        <w:pStyle w:val="NoSpacing"/>
        <w:jc w:val="center"/>
        <w:rPr>
          <w:rFonts w:ascii="Times New Roman" w:hAnsi="Times New Roman"/>
          <w:b/>
          <w:sz w:val="8"/>
          <w:szCs w:val="24"/>
        </w:rPr>
      </w:pPr>
    </w:p>
    <w:p w:rsidR="006F16EE" w:rsidRDefault="006F16EE" w:rsidP="006C1AAC">
      <w:pPr>
        <w:pStyle w:val="NoSpacing"/>
        <w:tabs>
          <w:tab w:val="left" w:pos="2529"/>
        </w:tabs>
        <w:rPr>
          <w:rFonts w:ascii="Times New Roman" w:hAnsi="Times New Roman"/>
          <w:sz w:val="24"/>
          <w:szCs w:val="24"/>
        </w:rPr>
      </w:pPr>
    </w:p>
    <w:p w:rsidR="006F16EE" w:rsidRDefault="006F16EE" w:rsidP="006C1AAC">
      <w:pPr>
        <w:pStyle w:val="NoSpacing"/>
        <w:tabs>
          <w:tab w:val="left" w:pos="2529"/>
        </w:tabs>
        <w:rPr>
          <w:rFonts w:ascii="Times New Roman" w:hAnsi="Times New Roman"/>
          <w:sz w:val="24"/>
          <w:szCs w:val="24"/>
        </w:rPr>
      </w:pPr>
    </w:p>
    <w:p w:rsidR="006F16EE" w:rsidRDefault="006F16EE" w:rsidP="006C1AAC">
      <w:pPr>
        <w:pStyle w:val="NoSpacing"/>
        <w:tabs>
          <w:tab w:val="left" w:pos="2529"/>
        </w:tabs>
        <w:rPr>
          <w:rFonts w:ascii="Times New Roman" w:hAnsi="Times New Roman"/>
          <w:sz w:val="24"/>
          <w:szCs w:val="24"/>
        </w:rPr>
      </w:pPr>
    </w:p>
    <w:p w:rsidR="006F16EE" w:rsidRPr="006C1AAC" w:rsidRDefault="006F16EE" w:rsidP="006C1AAC">
      <w:pPr>
        <w:pStyle w:val="NoSpacing"/>
        <w:tabs>
          <w:tab w:val="left" w:pos="2529"/>
        </w:tabs>
        <w:rPr>
          <w:rFonts w:ascii="Times New Roman" w:hAnsi="Times New Roman"/>
          <w:sz w:val="24"/>
          <w:szCs w:val="24"/>
        </w:rPr>
      </w:pPr>
    </w:p>
    <w:p w:rsidR="006F16EE" w:rsidRDefault="006F16EE" w:rsidP="00FB1D90">
      <w:pPr>
        <w:pStyle w:val="NoSpacing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Всероссийская олимпиада школьников 2020-2021 учебный год, </w:t>
      </w:r>
      <w:r>
        <w:rPr>
          <w:rFonts w:ascii="Times New Roman" w:hAnsi="Times New Roman"/>
          <w:b/>
          <w:szCs w:val="24"/>
          <w:lang w:val="en-US"/>
        </w:rPr>
        <w:t>I</w:t>
      </w:r>
      <w:r>
        <w:rPr>
          <w:rFonts w:ascii="Times New Roman" w:hAnsi="Times New Roman"/>
          <w:b/>
          <w:szCs w:val="24"/>
        </w:rPr>
        <w:t xml:space="preserve"> (школьный) этап.</w:t>
      </w:r>
    </w:p>
    <w:p w:rsidR="006F16EE" w:rsidRDefault="006F16EE" w:rsidP="00FB1D90">
      <w:pPr>
        <w:pStyle w:val="NoSpacing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Английский язык. 5-6 класс</w:t>
      </w:r>
    </w:p>
    <w:p w:rsidR="006F16EE" w:rsidRDefault="006F16EE" w:rsidP="00FB1D90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6F16EE" w:rsidRDefault="006F16EE" w:rsidP="006C1AAC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F83AB7">
        <w:rPr>
          <w:rFonts w:ascii="Times New Roman" w:hAnsi="Times New Roman"/>
          <w:b/>
          <w:sz w:val="24"/>
          <w:szCs w:val="24"/>
        </w:rPr>
        <w:t xml:space="preserve">Критерии оценивания </w:t>
      </w:r>
      <w:r>
        <w:rPr>
          <w:rFonts w:ascii="Times New Roman" w:hAnsi="Times New Roman"/>
          <w:b/>
          <w:sz w:val="24"/>
          <w:szCs w:val="24"/>
        </w:rPr>
        <w:t xml:space="preserve">Задания № </w:t>
      </w:r>
      <w:r w:rsidRPr="00D57D09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 xml:space="preserve"> (ПИСЬМО)</w:t>
      </w:r>
    </w:p>
    <w:p w:rsidR="006F16EE" w:rsidRPr="00D57D09" w:rsidRDefault="006F16EE" w:rsidP="00076554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6F16EE" w:rsidRDefault="006F16EE" w:rsidP="00076554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Максимальный балл – </w:t>
      </w:r>
      <w:r w:rsidRPr="00D57D09">
        <w:rPr>
          <w:rFonts w:ascii="Times New Roman" w:hAnsi="Times New Roman"/>
          <w:b/>
          <w:sz w:val="24"/>
          <w:szCs w:val="24"/>
        </w:rPr>
        <w:t>19</w:t>
      </w:r>
    </w:p>
    <w:p w:rsidR="006F16EE" w:rsidRPr="00860E38" w:rsidRDefault="006F16EE" w:rsidP="00707B7F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6F16EE" w:rsidRPr="00707B7F" w:rsidRDefault="006F16EE" w:rsidP="00707B7F">
      <w:pPr>
        <w:pStyle w:val="NoSpacing"/>
        <w:rPr>
          <w:rFonts w:ascii="Times New Roman" w:hAnsi="Times New Roman"/>
          <w:sz w:val="24"/>
          <w:szCs w:val="24"/>
        </w:rPr>
      </w:pPr>
      <w:r w:rsidRPr="00707B7F">
        <w:rPr>
          <w:rFonts w:ascii="Times New Roman" w:hAnsi="Times New Roman"/>
          <w:sz w:val="24"/>
          <w:szCs w:val="24"/>
        </w:rPr>
        <w:t xml:space="preserve">Каждый фрагмент оценивается </w:t>
      </w:r>
      <w:r w:rsidRPr="00707B7F">
        <w:rPr>
          <w:rFonts w:ascii="Times New Roman" w:hAnsi="Times New Roman"/>
          <w:b/>
          <w:sz w:val="24"/>
          <w:szCs w:val="24"/>
        </w:rPr>
        <w:t>в 1 балл</w:t>
      </w:r>
      <w:r w:rsidRPr="00707B7F">
        <w:rPr>
          <w:rFonts w:ascii="Times New Roman" w:hAnsi="Times New Roman"/>
          <w:sz w:val="24"/>
          <w:szCs w:val="24"/>
        </w:rPr>
        <w:t xml:space="preserve">, при соблюдении </w:t>
      </w:r>
      <w:r w:rsidRPr="00707B7F">
        <w:rPr>
          <w:rFonts w:ascii="Times New Roman" w:hAnsi="Times New Roman"/>
          <w:b/>
          <w:sz w:val="24"/>
          <w:szCs w:val="24"/>
        </w:rPr>
        <w:t>всех трех условий:</w:t>
      </w:r>
    </w:p>
    <w:p w:rsidR="006F16EE" w:rsidRPr="00707B7F" w:rsidRDefault="006F16EE" w:rsidP="00707B7F">
      <w:pPr>
        <w:pStyle w:val="NoSpacing"/>
        <w:ind w:left="708"/>
        <w:rPr>
          <w:rFonts w:ascii="Times New Roman" w:hAnsi="Times New Roman"/>
          <w:sz w:val="24"/>
          <w:szCs w:val="24"/>
        </w:rPr>
      </w:pPr>
      <w:r w:rsidRPr="00707B7F">
        <w:rPr>
          <w:rFonts w:ascii="Times New Roman" w:hAnsi="Times New Roman"/>
          <w:sz w:val="24"/>
          <w:szCs w:val="24"/>
        </w:rPr>
        <w:t xml:space="preserve">- </w:t>
      </w:r>
      <w:r w:rsidRPr="003E48EB">
        <w:rPr>
          <w:rFonts w:ascii="Times New Roman" w:hAnsi="Times New Roman"/>
          <w:b/>
          <w:sz w:val="24"/>
          <w:szCs w:val="24"/>
        </w:rPr>
        <w:t>соответствует контексту полностью</w:t>
      </w:r>
      <w:r w:rsidRPr="00707B7F">
        <w:rPr>
          <w:rFonts w:ascii="Times New Roman" w:hAnsi="Times New Roman"/>
          <w:sz w:val="24"/>
          <w:szCs w:val="24"/>
        </w:rPr>
        <w:t xml:space="preserve"> (продолжает данный текст, не нарушает логику последующих предложений);</w:t>
      </w:r>
    </w:p>
    <w:p w:rsidR="006F16EE" w:rsidRPr="00707B7F" w:rsidRDefault="006F16EE" w:rsidP="00707B7F">
      <w:pPr>
        <w:pStyle w:val="NoSpacing"/>
        <w:ind w:left="708"/>
        <w:rPr>
          <w:rFonts w:ascii="Times New Roman" w:hAnsi="Times New Roman"/>
          <w:sz w:val="24"/>
          <w:szCs w:val="24"/>
        </w:rPr>
      </w:pPr>
      <w:r w:rsidRPr="003E48EB">
        <w:rPr>
          <w:rFonts w:ascii="Times New Roman" w:hAnsi="Times New Roman"/>
          <w:b/>
          <w:sz w:val="24"/>
          <w:szCs w:val="24"/>
        </w:rPr>
        <w:t>- написание верное</w:t>
      </w:r>
      <w:r w:rsidRPr="00707B7F">
        <w:rPr>
          <w:rFonts w:ascii="Times New Roman" w:hAnsi="Times New Roman"/>
          <w:sz w:val="24"/>
          <w:szCs w:val="24"/>
        </w:rPr>
        <w:t>;</w:t>
      </w:r>
    </w:p>
    <w:p w:rsidR="006F16EE" w:rsidRPr="00707B7F" w:rsidRDefault="006F16EE" w:rsidP="00707B7F">
      <w:pPr>
        <w:pStyle w:val="NoSpacing"/>
        <w:ind w:left="708"/>
        <w:rPr>
          <w:rFonts w:ascii="Times New Roman" w:hAnsi="Times New Roman"/>
          <w:sz w:val="24"/>
          <w:szCs w:val="24"/>
        </w:rPr>
      </w:pPr>
      <w:r w:rsidRPr="00707B7F">
        <w:rPr>
          <w:rFonts w:ascii="Times New Roman" w:hAnsi="Times New Roman"/>
          <w:sz w:val="24"/>
          <w:szCs w:val="24"/>
        </w:rPr>
        <w:t xml:space="preserve">- </w:t>
      </w:r>
      <w:r w:rsidRPr="003E48EB">
        <w:rPr>
          <w:rFonts w:ascii="Times New Roman" w:hAnsi="Times New Roman"/>
          <w:b/>
          <w:sz w:val="24"/>
          <w:szCs w:val="24"/>
        </w:rPr>
        <w:t>нет лексических или грамматических ошибок</w:t>
      </w:r>
      <w:r w:rsidRPr="00707B7F">
        <w:rPr>
          <w:rFonts w:ascii="Times New Roman" w:hAnsi="Times New Roman"/>
          <w:sz w:val="24"/>
          <w:szCs w:val="24"/>
        </w:rPr>
        <w:t>.</w:t>
      </w:r>
    </w:p>
    <w:p w:rsidR="006F16EE" w:rsidRPr="00707B7F" w:rsidRDefault="006F16EE" w:rsidP="00707B7F">
      <w:pPr>
        <w:pStyle w:val="NoSpacing"/>
        <w:rPr>
          <w:rFonts w:ascii="Times New Roman" w:hAnsi="Times New Roman"/>
          <w:sz w:val="24"/>
          <w:szCs w:val="24"/>
        </w:rPr>
      </w:pPr>
    </w:p>
    <w:p w:rsidR="006F16EE" w:rsidRPr="00860E38" w:rsidRDefault="006F16EE" w:rsidP="00707B7F">
      <w:pPr>
        <w:pStyle w:val="NoSpacing"/>
        <w:rPr>
          <w:rFonts w:ascii="Times New Roman" w:hAnsi="Times New Roman"/>
          <w:sz w:val="24"/>
          <w:szCs w:val="24"/>
        </w:rPr>
      </w:pPr>
      <w:r w:rsidRPr="00707B7F">
        <w:rPr>
          <w:rFonts w:ascii="Times New Roman" w:hAnsi="Times New Roman"/>
          <w:sz w:val="24"/>
          <w:szCs w:val="24"/>
        </w:rPr>
        <w:t xml:space="preserve">Приводим </w:t>
      </w:r>
      <w:r w:rsidRPr="000001BE">
        <w:rPr>
          <w:rFonts w:ascii="Times New Roman" w:hAnsi="Times New Roman"/>
          <w:b/>
          <w:sz w:val="24"/>
          <w:szCs w:val="24"/>
        </w:rPr>
        <w:t>возможные</w:t>
      </w:r>
      <w:r w:rsidRPr="00707B7F">
        <w:rPr>
          <w:rFonts w:ascii="Times New Roman" w:hAnsi="Times New Roman"/>
          <w:sz w:val="24"/>
          <w:szCs w:val="24"/>
        </w:rPr>
        <w:t xml:space="preserve"> варианты ответов. </w:t>
      </w:r>
    </w:p>
    <w:p w:rsidR="006F16EE" w:rsidRPr="00707B7F" w:rsidRDefault="006F16EE" w:rsidP="00707B7F">
      <w:pPr>
        <w:pStyle w:val="NoSpacing"/>
        <w:rPr>
          <w:rFonts w:ascii="Times New Roman" w:hAnsi="Times New Roman"/>
          <w:sz w:val="24"/>
          <w:szCs w:val="24"/>
        </w:rPr>
      </w:pPr>
      <w:r w:rsidRPr="00707B7F">
        <w:rPr>
          <w:rFonts w:ascii="Times New Roman" w:hAnsi="Times New Roman"/>
          <w:b/>
          <w:sz w:val="24"/>
          <w:szCs w:val="24"/>
        </w:rPr>
        <w:t xml:space="preserve">Список может быть дополнен другими выражениями. </w:t>
      </w:r>
    </w:p>
    <w:p w:rsidR="006F16EE" w:rsidRPr="00707B7F" w:rsidRDefault="006F16EE" w:rsidP="00707B7F">
      <w:pPr>
        <w:pStyle w:val="NoSpacing"/>
        <w:rPr>
          <w:rFonts w:ascii="Times New Roman" w:hAnsi="Times New Roman"/>
          <w:sz w:val="24"/>
          <w:szCs w:val="24"/>
        </w:rPr>
      </w:pPr>
    </w:p>
    <w:p w:rsidR="006F16EE" w:rsidRPr="00707B7F" w:rsidRDefault="006F16EE" w:rsidP="000001BE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  <w:r w:rsidRPr="00707B7F">
        <w:rPr>
          <w:rFonts w:ascii="Times New Roman" w:hAnsi="Times New Roman"/>
          <w:sz w:val="24"/>
          <w:szCs w:val="24"/>
        </w:rPr>
        <w:t xml:space="preserve">42) </w:t>
      </w:r>
      <w:r w:rsidRPr="00707B7F">
        <w:rPr>
          <w:rFonts w:ascii="Times New Roman" w:hAnsi="Times New Roman"/>
          <w:sz w:val="24"/>
          <w:szCs w:val="24"/>
          <w:lang w:val="en-US"/>
        </w:rPr>
        <w:t>Dear</w:t>
      </w:r>
      <w:r w:rsidRPr="00707B7F">
        <w:rPr>
          <w:rFonts w:ascii="Times New Roman" w:hAnsi="Times New Roman"/>
          <w:sz w:val="24"/>
          <w:szCs w:val="24"/>
        </w:rPr>
        <w:t xml:space="preserve"> (</w:t>
      </w:r>
      <w:r w:rsidRPr="00707B7F">
        <w:rPr>
          <w:rFonts w:ascii="Times New Roman" w:hAnsi="Times New Roman"/>
          <w:sz w:val="24"/>
          <w:szCs w:val="24"/>
          <w:lang w:val="en-US"/>
        </w:rPr>
        <w:t>hi</w:t>
      </w:r>
      <w:r w:rsidRPr="00707B7F">
        <w:rPr>
          <w:rFonts w:ascii="Times New Roman" w:hAnsi="Times New Roman"/>
          <w:sz w:val="24"/>
          <w:szCs w:val="24"/>
        </w:rPr>
        <w:t xml:space="preserve">, </w:t>
      </w:r>
      <w:r w:rsidRPr="00707B7F">
        <w:rPr>
          <w:rFonts w:ascii="Times New Roman" w:hAnsi="Times New Roman"/>
          <w:sz w:val="24"/>
          <w:szCs w:val="24"/>
          <w:lang w:val="en-US"/>
        </w:rPr>
        <w:t>hello</w:t>
      </w:r>
      <w:r w:rsidRPr="00707B7F">
        <w:rPr>
          <w:rFonts w:ascii="Times New Roman" w:hAnsi="Times New Roman"/>
          <w:sz w:val="24"/>
          <w:szCs w:val="24"/>
        </w:rPr>
        <w:t xml:space="preserve">) </w:t>
      </w:r>
      <w:r w:rsidRPr="00707B7F">
        <w:rPr>
          <w:rFonts w:ascii="Times New Roman" w:hAnsi="Times New Roman"/>
          <w:sz w:val="24"/>
          <w:szCs w:val="24"/>
          <w:lang w:val="en-US"/>
        </w:rPr>
        <w:t>Margaret</w:t>
      </w:r>
      <w:r w:rsidRPr="00707B7F">
        <w:rPr>
          <w:rFonts w:ascii="Times New Roman" w:hAnsi="Times New Roman"/>
          <w:sz w:val="24"/>
          <w:szCs w:val="24"/>
        </w:rPr>
        <w:t xml:space="preserve"> (наличие имени обязательно)</w:t>
      </w:r>
    </w:p>
    <w:p w:rsidR="006F16EE" w:rsidRPr="00707B7F" w:rsidRDefault="006F16EE" w:rsidP="000001BE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707B7F">
        <w:rPr>
          <w:rFonts w:ascii="Times New Roman" w:hAnsi="Times New Roman"/>
          <w:sz w:val="24"/>
          <w:szCs w:val="24"/>
          <w:lang w:val="en-US"/>
        </w:rPr>
        <w:t>43) Thanks / thank you</w:t>
      </w:r>
    </w:p>
    <w:p w:rsidR="006F16EE" w:rsidRPr="00707B7F" w:rsidRDefault="006F16EE" w:rsidP="000001BE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707B7F">
        <w:rPr>
          <w:rFonts w:ascii="Times New Roman" w:hAnsi="Times New Roman"/>
          <w:sz w:val="24"/>
          <w:szCs w:val="24"/>
          <w:lang w:val="en-US"/>
        </w:rPr>
        <w:t xml:space="preserve">44) good / great / brilliant / wonderful  </w:t>
      </w:r>
      <w:r w:rsidRPr="00707B7F">
        <w:rPr>
          <w:rFonts w:ascii="Times New Roman" w:hAnsi="Times New Roman"/>
          <w:sz w:val="24"/>
          <w:szCs w:val="24"/>
        </w:rPr>
        <w:t>или</w:t>
      </w:r>
      <w:r w:rsidRPr="00707B7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7B7F">
        <w:rPr>
          <w:rFonts w:ascii="Times New Roman" w:hAnsi="Times New Roman"/>
          <w:sz w:val="24"/>
          <w:szCs w:val="24"/>
        </w:rPr>
        <w:t>др</w:t>
      </w:r>
      <w:r w:rsidRPr="00707B7F">
        <w:rPr>
          <w:rFonts w:ascii="Times New Roman" w:hAnsi="Times New Roman"/>
          <w:sz w:val="24"/>
          <w:szCs w:val="24"/>
          <w:lang w:val="en-US"/>
        </w:rPr>
        <w:t>.</w:t>
      </w:r>
    </w:p>
    <w:p w:rsidR="006F16EE" w:rsidRPr="00707B7F" w:rsidRDefault="006F16EE" w:rsidP="000001BE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  <w:r w:rsidRPr="00707B7F">
        <w:rPr>
          <w:rFonts w:ascii="Times New Roman" w:hAnsi="Times New Roman"/>
          <w:sz w:val="24"/>
          <w:szCs w:val="24"/>
        </w:rPr>
        <w:t xml:space="preserve">45) </w:t>
      </w:r>
      <w:r w:rsidRPr="00707B7F">
        <w:rPr>
          <w:rFonts w:ascii="Times New Roman" w:hAnsi="Times New Roman"/>
          <w:sz w:val="24"/>
          <w:szCs w:val="24"/>
          <w:lang w:val="en-US"/>
        </w:rPr>
        <w:t>Saturday</w:t>
      </w:r>
      <w:r w:rsidRPr="00707B7F">
        <w:rPr>
          <w:rFonts w:ascii="Times New Roman" w:hAnsi="Times New Roman"/>
          <w:sz w:val="24"/>
          <w:szCs w:val="24"/>
        </w:rPr>
        <w:t xml:space="preserve"> (другие дни не принимаем, </w:t>
      </w:r>
      <w:r>
        <w:rPr>
          <w:rFonts w:ascii="Times New Roman" w:hAnsi="Times New Roman"/>
          <w:sz w:val="24"/>
          <w:szCs w:val="24"/>
        </w:rPr>
        <w:t>т.к</w:t>
      </w:r>
      <w:r w:rsidRPr="00707B7F">
        <w:rPr>
          <w:rFonts w:ascii="Times New Roman" w:hAnsi="Times New Roman"/>
          <w:sz w:val="24"/>
          <w:szCs w:val="24"/>
        </w:rPr>
        <w:t xml:space="preserve">. </w:t>
      </w:r>
      <w:r w:rsidRPr="00707B7F">
        <w:rPr>
          <w:rFonts w:ascii="Times New Roman" w:hAnsi="Times New Roman"/>
          <w:sz w:val="24"/>
          <w:szCs w:val="24"/>
          <w:lang w:val="en-US"/>
        </w:rPr>
        <w:t>weekend</w:t>
      </w:r>
      <w:r w:rsidRPr="00707B7F">
        <w:rPr>
          <w:rFonts w:ascii="Times New Roman" w:hAnsi="Times New Roman"/>
          <w:sz w:val="24"/>
          <w:szCs w:val="24"/>
        </w:rPr>
        <w:t xml:space="preserve">, а дальше по тексту есть </w:t>
      </w:r>
      <w:r w:rsidRPr="00707B7F">
        <w:rPr>
          <w:rFonts w:ascii="Times New Roman" w:hAnsi="Times New Roman"/>
          <w:sz w:val="24"/>
          <w:szCs w:val="24"/>
          <w:lang w:val="en-US"/>
        </w:rPr>
        <w:t>Sunday</w:t>
      </w:r>
      <w:r w:rsidRPr="00707B7F">
        <w:rPr>
          <w:rFonts w:ascii="Times New Roman" w:hAnsi="Times New Roman"/>
          <w:sz w:val="24"/>
          <w:szCs w:val="24"/>
        </w:rPr>
        <w:t>)</w:t>
      </w:r>
    </w:p>
    <w:p w:rsidR="006F16EE" w:rsidRPr="00707B7F" w:rsidRDefault="006F16EE" w:rsidP="000001BE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707B7F">
        <w:rPr>
          <w:rFonts w:ascii="Times New Roman" w:hAnsi="Times New Roman"/>
          <w:sz w:val="24"/>
          <w:szCs w:val="24"/>
          <w:lang w:val="en-US"/>
        </w:rPr>
        <w:t>46) got up / woke up</w:t>
      </w:r>
    </w:p>
    <w:p w:rsidR="006F16EE" w:rsidRPr="00707B7F" w:rsidRDefault="006F16EE" w:rsidP="000001BE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707B7F">
        <w:rPr>
          <w:rFonts w:ascii="Times New Roman" w:hAnsi="Times New Roman"/>
          <w:sz w:val="24"/>
          <w:szCs w:val="24"/>
          <w:lang w:val="en-US"/>
        </w:rPr>
        <w:t xml:space="preserve">47) shopping / into (to) the city (town) / out </w:t>
      </w:r>
    </w:p>
    <w:p w:rsidR="006F16EE" w:rsidRPr="00707B7F" w:rsidRDefault="006F16EE" w:rsidP="000001BE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  <w:r w:rsidRPr="00707B7F">
        <w:rPr>
          <w:rFonts w:ascii="Times New Roman" w:hAnsi="Times New Roman"/>
          <w:sz w:val="24"/>
          <w:szCs w:val="24"/>
        </w:rPr>
        <w:t xml:space="preserve">48) </w:t>
      </w:r>
      <w:r w:rsidRPr="00707B7F">
        <w:rPr>
          <w:rFonts w:ascii="Times New Roman" w:hAnsi="Times New Roman"/>
          <w:sz w:val="24"/>
          <w:szCs w:val="24"/>
          <w:lang w:val="en-US"/>
        </w:rPr>
        <w:t>t</w:t>
      </w:r>
      <w:r w:rsidRPr="00707B7F">
        <w:rPr>
          <w:rFonts w:ascii="Times New Roman" w:hAnsi="Times New Roman"/>
          <w:sz w:val="24"/>
          <w:szCs w:val="24"/>
        </w:rPr>
        <w:t>-</w:t>
      </w:r>
      <w:r w:rsidRPr="00707B7F">
        <w:rPr>
          <w:rFonts w:ascii="Times New Roman" w:hAnsi="Times New Roman"/>
          <w:sz w:val="24"/>
          <w:szCs w:val="24"/>
          <w:lang w:val="en-US"/>
        </w:rPr>
        <w:t>shirt</w:t>
      </w:r>
      <w:r w:rsidRPr="00707B7F">
        <w:rPr>
          <w:rFonts w:ascii="Times New Roman" w:hAnsi="Times New Roman"/>
          <w:sz w:val="24"/>
          <w:szCs w:val="24"/>
        </w:rPr>
        <w:t xml:space="preserve"> / </w:t>
      </w:r>
      <w:r w:rsidRPr="00707B7F">
        <w:rPr>
          <w:rFonts w:ascii="Times New Roman" w:hAnsi="Times New Roman"/>
          <w:sz w:val="24"/>
          <w:szCs w:val="24"/>
          <w:lang w:val="en-US"/>
        </w:rPr>
        <w:t>hat</w:t>
      </w:r>
      <w:r w:rsidRPr="00707B7F">
        <w:rPr>
          <w:rFonts w:ascii="Times New Roman" w:hAnsi="Times New Roman"/>
          <w:sz w:val="24"/>
          <w:szCs w:val="24"/>
        </w:rPr>
        <w:t xml:space="preserve">  / </w:t>
      </w:r>
      <w:r w:rsidRPr="00707B7F">
        <w:rPr>
          <w:rFonts w:ascii="Times New Roman" w:hAnsi="Times New Roman"/>
          <w:sz w:val="24"/>
          <w:szCs w:val="24"/>
          <w:lang w:val="en-US"/>
        </w:rPr>
        <w:t>dress</w:t>
      </w:r>
      <w:r w:rsidRPr="00707B7F">
        <w:rPr>
          <w:rFonts w:ascii="Times New Roman" w:hAnsi="Times New Roman"/>
          <w:sz w:val="24"/>
          <w:szCs w:val="24"/>
        </w:rPr>
        <w:t xml:space="preserve">  - любой предмет одежды в </w:t>
      </w:r>
      <w:r>
        <w:rPr>
          <w:rFonts w:ascii="Times New Roman" w:hAnsi="Times New Roman"/>
          <w:b/>
          <w:sz w:val="24"/>
          <w:szCs w:val="24"/>
        </w:rPr>
        <w:t>ед.ч.</w:t>
      </w:r>
    </w:p>
    <w:p w:rsidR="006F16EE" w:rsidRPr="00707B7F" w:rsidRDefault="006F16EE" w:rsidP="000001BE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  <w:r w:rsidRPr="00707B7F">
        <w:rPr>
          <w:rFonts w:ascii="Times New Roman" w:hAnsi="Times New Roman"/>
          <w:sz w:val="24"/>
          <w:szCs w:val="24"/>
        </w:rPr>
        <w:t xml:space="preserve">49) </w:t>
      </w:r>
      <w:r w:rsidRPr="00707B7F">
        <w:rPr>
          <w:rFonts w:ascii="Times New Roman" w:hAnsi="Times New Roman"/>
          <w:sz w:val="24"/>
          <w:szCs w:val="24"/>
          <w:lang w:val="en-US"/>
        </w:rPr>
        <w:t>bought</w:t>
      </w:r>
      <w:r w:rsidRPr="00707B7F">
        <w:rPr>
          <w:rFonts w:ascii="Times New Roman" w:hAnsi="Times New Roman"/>
          <w:sz w:val="24"/>
          <w:szCs w:val="24"/>
        </w:rPr>
        <w:t xml:space="preserve"> (</w:t>
      </w:r>
      <w:r w:rsidRPr="00707B7F">
        <w:rPr>
          <w:rFonts w:ascii="Times New Roman" w:hAnsi="Times New Roman"/>
          <w:sz w:val="24"/>
          <w:szCs w:val="24"/>
          <w:lang w:val="en-US"/>
        </w:rPr>
        <w:t>took</w:t>
      </w:r>
      <w:r w:rsidRPr="00707B7F">
        <w:rPr>
          <w:rFonts w:ascii="Times New Roman" w:hAnsi="Times New Roman"/>
          <w:sz w:val="24"/>
          <w:szCs w:val="24"/>
        </w:rPr>
        <w:t xml:space="preserve">)  </w:t>
      </w:r>
      <w:r w:rsidRPr="00707B7F">
        <w:rPr>
          <w:rFonts w:ascii="Times New Roman" w:hAnsi="Times New Roman"/>
          <w:sz w:val="24"/>
          <w:szCs w:val="24"/>
          <w:lang w:val="en-US"/>
        </w:rPr>
        <w:t>it</w:t>
      </w:r>
      <w:r w:rsidRPr="00707B7F">
        <w:rPr>
          <w:rFonts w:ascii="Times New Roman" w:hAnsi="Times New Roman"/>
          <w:sz w:val="24"/>
          <w:szCs w:val="24"/>
        </w:rPr>
        <w:t xml:space="preserve"> (или + название одежды с верным артиклем) </w:t>
      </w:r>
    </w:p>
    <w:p w:rsidR="006F16EE" w:rsidRPr="00707B7F" w:rsidRDefault="006F16EE" w:rsidP="000001BE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707B7F">
        <w:rPr>
          <w:rFonts w:ascii="Times New Roman" w:hAnsi="Times New Roman"/>
          <w:sz w:val="24"/>
          <w:szCs w:val="24"/>
          <w:lang w:val="en-US"/>
        </w:rPr>
        <w:t>50) the afternoon / the evening  (</w:t>
      </w:r>
      <w:r w:rsidRPr="00707B7F">
        <w:rPr>
          <w:rFonts w:ascii="Times New Roman" w:hAnsi="Times New Roman"/>
          <w:sz w:val="24"/>
          <w:szCs w:val="24"/>
        </w:rPr>
        <w:t>наличие</w:t>
      </w:r>
      <w:r w:rsidRPr="00707B7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7B7F">
        <w:rPr>
          <w:rFonts w:ascii="Times New Roman" w:hAnsi="Times New Roman"/>
          <w:sz w:val="24"/>
          <w:szCs w:val="24"/>
        </w:rPr>
        <w:t>артикля</w:t>
      </w:r>
      <w:r w:rsidRPr="00707B7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7B7F">
        <w:rPr>
          <w:rFonts w:ascii="Times New Roman" w:hAnsi="Times New Roman"/>
          <w:sz w:val="24"/>
          <w:szCs w:val="24"/>
        </w:rPr>
        <w:t>обязательно</w:t>
      </w:r>
      <w:r w:rsidRPr="00707B7F">
        <w:rPr>
          <w:rFonts w:ascii="Times New Roman" w:hAnsi="Times New Roman"/>
          <w:sz w:val="24"/>
          <w:szCs w:val="24"/>
          <w:lang w:val="en-US"/>
        </w:rPr>
        <w:t>)</w:t>
      </w:r>
    </w:p>
    <w:p w:rsidR="006F16EE" w:rsidRPr="00707B7F" w:rsidRDefault="006F16EE" w:rsidP="000001BE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  <w:r w:rsidRPr="00707B7F">
        <w:rPr>
          <w:rFonts w:ascii="Times New Roman" w:hAnsi="Times New Roman"/>
          <w:sz w:val="24"/>
          <w:szCs w:val="24"/>
        </w:rPr>
        <w:t xml:space="preserve">51) </w:t>
      </w:r>
      <w:r w:rsidRPr="00707B7F">
        <w:rPr>
          <w:rFonts w:ascii="Times New Roman" w:hAnsi="Times New Roman"/>
          <w:sz w:val="24"/>
          <w:szCs w:val="24"/>
          <w:lang w:val="en-US"/>
        </w:rPr>
        <w:t>to</w:t>
      </w:r>
      <w:r w:rsidRPr="00707B7F">
        <w:rPr>
          <w:rFonts w:ascii="Times New Roman" w:hAnsi="Times New Roman"/>
          <w:sz w:val="24"/>
          <w:szCs w:val="24"/>
        </w:rPr>
        <w:t xml:space="preserve"> </w:t>
      </w:r>
      <w:r w:rsidRPr="00707B7F">
        <w:rPr>
          <w:rFonts w:ascii="Times New Roman" w:hAnsi="Times New Roman"/>
          <w:sz w:val="24"/>
          <w:szCs w:val="24"/>
          <w:lang w:val="en-US"/>
        </w:rPr>
        <w:t>the</w:t>
      </w:r>
      <w:r w:rsidRPr="00707B7F">
        <w:rPr>
          <w:rFonts w:ascii="Times New Roman" w:hAnsi="Times New Roman"/>
          <w:sz w:val="24"/>
          <w:szCs w:val="24"/>
        </w:rPr>
        <w:t xml:space="preserve"> </w:t>
      </w:r>
      <w:r w:rsidRPr="00707B7F">
        <w:rPr>
          <w:rFonts w:ascii="Times New Roman" w:hAnsi="Times New Roman"/>
          <w:sz w:val="24"/>
          <w:szCs w:val="24"/>
          <w:lang w:val="en-US"/>
        </w:rPr>
        <w:t>cinema</w:t>
      </w:r>
      <w:r w:rsidRPr="00707B7F">
        <w:rPr>
          <w:rFonts w:ascii="Times New Roman" w:hAnsi="Times New Roman"/>
          <w:sz w:val="24"/>
          <w:szCs w:val="24"/>
        </w:rPr>
        <w:t xml:space="preserve"> / </w:t>
      </w:r>
      <w:r w:rsidRPr="00707B7F">
        <w:rPr>
          <w:rFonts w:ascii="Times New Roman" w:hAnsi="Times New Roman"/>
          <w:sz w:val="24"/>
          <w:szCs w:val="24"/>
          <w:lang w:val="en-US"/>
        </w:rPr>
        <w:t>out</w:t>
      </w:r>
      <w:r w:rsidRPr="00707B7F">
        <w:rPr>
          <w:rFonts w:ascii="Times New Roman" w:hAnsi="Times New Roman"/>
          <w:sz w:val="24"/>
          <w:szCs w:val="24"/>
        </w:rPr>
        <w:t xml:space="preserve"> (др.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07B7F">
        <w:rPr>
          <w:rFonts w:ascii="Times New Roman" w:hAnsi="Times New Roman"/>
          <w:sz w:val="24"/>
          <w:szCs w:val="24"/>
        </w:rPr>
        <w:t>варианты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07B7F">
        <w:rPr>
          <w:rFonts w:ascii="Times New Roman" w:hAnsi="Times New Roman"/>
          <w:sz w:val="24"/>
          <w:szCs w:val="24"/>
        </w:rPr>
        <w:t>связанные со следующим предложением)</w:t>
      </w:r>
    </w:p>
    <w:p w:rsidR="006F16EE" w:rsidRPr="00707B7F" w:rsidRDefault="006F16EE" w:rsidP="000001BE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  <w:r w:rsidRPr="00707B7F">
        <w:rPr>
          <w:rFonts w:ascii="Times New Roman" w:hAnsi="Times New Roman"/>
          <w:sz w:val="24"/>
          <w:szCs w:val="24"/>
        </w:rPr>
        <w:t xml:space="preserve">52) </w:t>
      </w:r>
      <w:r w:rsidRPr="00707B7F">
        <w:rPr>
          <w:rFonts w:ascii="Times New Roman" w:hAnsi="Times New Roman"/>
          <w:sz w:val="24"/>
          <w:szCs w:val="24"/>
          <w:lang w:val="en-US"/>
        </w:rPr>
        <w:t>interesting</w:t>
      </w:r>
      <w:r w:rsidRPr="00707B7F">
        <w:rPr>
          <w:rFonts w:ascii="Times New Roman" w:hAnsi="Times New Roman"/>
          <w:sz w:val="24"/>
          <w:szCs w:val="24"/>
        </w:rPr>
        <w:t xml:space="preserve">, </w:t>
      </w:r>
      <w:r w:rsidRPr="00707B7F">
        <w:rPr>
          <w:rFonts w:ascii="Times New Roman" w:hAnsi="Times New Roman"/>
          <w:sz w:val="24"/>
          <w:szCs w:val="24"/>
          <w:lang w:val="en-US"/>
        </w:rPr>
        <w:t>exciting</w:t>
      </w:r>
      <w:r w:rsidRPr="00707B7F">
        <w:rPr>
          <w:rFonts w:ascii="Times New Roman" w:hAnsi="Times New Roman"/>
          <w:sz w:val="24"/>
          <w:szCs w:val="24"/>
        </w:rPr>
        <w:t xml:space="preserve">, </w:t>
      </w:r>
      <w:r w:rsidRPr="00707B7F">
        <w:rPr>
          <w:rFonts w:ascii="Times New Roman" w:hAnsi="Times New Roman"/>
          <w:sz w:val="24"/>
          <w:szCs w:val="24"/>
          <w:lang w:val="en-US"/>
        </w:rPr>
        <w:t>funny</w:t>
      </w:r>
      <w:r w:rsidRPr="00707B7F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любое прилагательное, положительно </w:t>
      </w:r>
      <w:r w:rsidRPr="00707B7F">
        <w:rPr>
          <w:rFonts w:ascii="Times New Roman" w:hAnsi="Times New Roman"/>
          <w:sz w:val="24"/>
          <w:szCs w:val="24"/>
        </w:rPr>
        <w:t>описывающее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01BE">
        <w:rPr>
          <w:rFonts w:ascii="Times New Roman" w:hAnsi="Times New Roman"/>
          <w:sz w:val="24"/>
          <w:szCs w:val="24"/>
        </w:rPr>
        <w:t>фильм</w:t>
      </w:r>
      <w:r w:rsidRPr="00707B7F">
        <w:rPr>
          <w:rFonts w:ascii="Times New Roman" w:hAnsi="Times New Roman"/>
          <w:sz w:val="24"/>
          <w:szCs w:val="24"/>
        </w:rPr>
        <w:t>)</w:t>
      </w:r>
    </w:p>
    <w:p w:rsidR="006F16EE" w:rsidRPr="00707B7F" w:rsidRDefault="006F16EE" w:rsidP="000001BE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707B7F">
        <w:rPr>
          <w:rFonts w:ascii="Times New Roman" w:hAnsi="Times New Roman"/>
          <w:sz w:val="24"/>
          <w:szCs w:val="24"/>
          <w:lang w:val="en-US"/>
        </w:rPr>
        <w:t>53) did my homework / finished my project / did my exercises / helped my Mum (</w:t>
      </w:r>
      <w:r w:rsidRPr="00707B7F">
        <w:rPr>
          <w:rFonts w:ascii="Times New Roman" w:hAnsi="Times New Roman"/>
          <w:sz w:val="24"/>
          <w:szCs w:val="24"/>
        </w:rPr>
        <w:t>любой</w:t>
      </w:r>
      <w:r w:rsidRPr="00707B7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7B7F">
        <w:rPr>
          <w:rFonts w:ascii="Times New Roman" w:hAnsi="Times New Roman"/>
          <w:sz w:val="24"/>
          <w:szCs w:val="24"/>
        </w:rPr>
        <w:t>вариант</w:t>
      </w:r>
      <w:r w:rsidRPr="00707B7F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707B7F">
        <w:rPr>
          <w:rFonts w:ascii="Times New Roman" w:hAnsi="Times New Roman"/>
          <w:sz w:val="24"/>
          <w:szCs w:val="24"/>
        </w:rPr>
        <w:t>о</w:t>
      </w:r>
      <w:r w:rsidRPr="00707B7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7B7F">
        <w:rPr>
          <w:rFonts w:ascii="Times New Roman" w:hAnsi="Times New Roman"/>
          <w:sz w:val="24"/>
          <w:szCs w:val="24"/>
        </w:rPr>
        <w:t>котором</w:t>
      </w:r>
      <w:r w:rsidRPr="00707B7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7B7F">
        <w:rPr>
          <w:rFonts w:ascii="Times New Roman" w:hAnsi="Times New Roman"/>
          <w:sz w:val="24"/>
          <w:szCs w:val="24"/>
        </w:rPr>
        <w:t>можно</w:t>
      </w:r>
      <w:r w:rsidRPr="00707B7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7B7F">
        <w:rPr>
          <w:rFonts w:ascii="Times New Roman" w:hAnsi="Times New Roman"/>
          <w:sz w:val="24"/>
          <w:szCs w:val="24"/>
        </w:rPr>
        <w:t>сказать</w:t>
      </w:r>
      <w:r w:rsidRPr="00707B7F">
        <w:rPr>
          <w:rFonts w:ascii="Times New Roman" w:hAnsi="Times New Roman"/>
          <w:sz w:val="24"/>
          <w:szCs w:val="24"/>
          <w:lang w:val="en-US"/>
        </w:rPr>
        <w:t xml:space="preserve"> it was not difficult, it didn’t take long) </w:t>
      </w:r>
      <w:r w:rsidRPr="000001BE">
        <w:rPr>
          <w:rFonts w:ascii="Times New Roman" w:hAnsi="Times New Roman"/>
          <w:b/>
          <w:sz w:val="24"/>
          <w:szCs w:val="24"/>
        </w:rPr>
        <w:t>Важно</w:t>
      </w:r>
      <w:r w:rsidRPr="000001BE">
        <w:rPr>
          <w:rFonts w:ascii="Times New Roman" w:hAnsi="Times New Roman"/>
          <w:b/>
          <w:sz w:val="24"/>
          <w:szCs w:val="24"/>
          <w:lang w:val="en-US"/>
        </w:rPr>
        <w:t>!</w:t>
      </w:r>
      <w:r w:rsidRPr="00707B7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7B7F">
        <w:rPr>
          <w:rFonts w:ascii="Times New Roman" w:hAnsi="Times New Roman"/>
          <w:sz w:val="24"/>
          <w:szCs w:val="24"/>
        </w:rPr>
        <w:t>Употребление</w:t>
      </w:r>
      <w:r w:rsidRPr="00707B7F">
        <w:rPr>
          <w:rFonts w:ascii="Times New Roman" w:hAnsi="Times New Roman"/>
          <w:sz w:val="24"/>
          <w:szCs w:val="24"/>
          <w:lang w:val="en-US"/>
        </w:rPr>
        <w:t xml:space="preserve"> Past Simple.</w:t>
      </w:r>
    </w:p>
    <w:p w:rsidR="006F16EE" w:rsidRPr="00707B7F" w:rsidRDefault="006F16EE" w:rsidP="000001BE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707B7F">
        <w:rPr>
          <w:rFonts w:ascii="Times New Roman" w:hAnsi="Times New Roman"/>
          <w:sz w:val="24"/>
          <w:szCs w:val="24"/>
          <w:lang w:val="en-US"/>
        </w:rPr>
        <w:t xml:space="preserve">54) Granny, grand-parents, grandfather, relatives/ friend(s) </w:t>
      </w:r>
      <w:r w:rsidRPr="00707B7F">
        <w:rPr>
          <w:rFonts w:ascii="Times New Roman" w:hAnsi="Times New Roman"/>
          <w:sz w:val="24"/>
          <w:szCs w:val="24"/>
        </w:rPr>
        <w:t>и</w:t>
      </w:r>
      <w:r w:rsidRPr="00707B7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7B7F">
        <w:rPr>
          <w:rFonts w:ascii="Times New Roman" w:hAnsi="Times New Roman"/>
          <w:sz w:val="24"/>
          <w:szCs w:val="24"/>
        </w:rPr>
        <w:t>другие</w:t>
      </w:r>
      <w:r w:rsidRPr="00707B7F">
        <w:rPr>
          <w:rFonts w:ascii="Times New Roman" w:hAnsi="Times New Roman"/>
          <w:sz w:val="24"/>
          <w:szCs w:val="24"/>
          <w:lang w:val="en-US"/>
        </w:rPr>
        <w:t xml:space="preserve"> «</w:t>
      </w:r>
      <w:r w:rsidRPr="00707B7F">
        <w:rPr>
          <w:rFonts w:ascii="Times New Roman" w:hAnsi="Times New Roman"/>
          <w:sz w:val="24"/>
          <w:szCs w:val="24"/>
        </w:rPr>
        <w:t>люди</w:t>
      </w:r>
      <w:r w:rsidRPr="00707B7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7B7F">
        <w:rPr>
          <w:rFonts w:ascii="Times New Roman" w:hAnsi="Times New Roman"/>
          <w:sz w:val="24"/>
          <w:szCs w:val="24"/>
        </w:rPr>
        <w:t>или</w:t>
      </w:r>
      <w:r w:rsidRPr="00707B7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7B7F">
        <w:rPr>
          <w:rFonts w:ascii="Times New Roman" w:hAnsi="Times New Roman"/>
          <w:sz w:val="24"/>
          <w:szCs w:val="24"/>
        </w:rPr>
        <w:t>человек</w:t>
      </w:r>
      <w:r w:rsidRPr="00707B7F">
        <w:rPr>
          <w:rFonts w:ascii="Times New Roman" w:hAnsi="Times New Roman"/>
          <w:sz w:val="24"/>
          <w:szCs w:val="24"/>
          <w:lang w:val="en-US"/>
        </w:rPr>
        <w:t xml:space="preserve">», </w:t>
      </w:r>
      <w:r w:rsidRPr="00707B7F">
        <w:rPr>
          <w:rFonts w:ascii="Times New Roman" w:hAnsi="Times New Roman"/>
          <w:sz w:val="24"/>
          <w:szCs w:val="24"/>
        </w:rPr>
        <w:t>которые</w:t>
      </w:r>
      <w:r w:rsidRPr="00707B7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7B7F">
        <w:rPr>
          <w:rFonts w:ascii="Times New Roman" w:hAnsi="Times New Roman"/>
          <w:sz w:val="24"/>
          <w:szCs w:val="24"/>
        </w:rPr>
        <w:t>могут</w:t>
      </w:r>
      <w:r w:rsidRPr="00707B7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7B7F">
        <w:rPr>
          <w:rFonts w:ascii="Times New Roman" w:hAnsi="Times New Roman"/>
          <w:sz w:val="24"/>
          <w:szCs w:val="24"/>
        </w:rPr>
        <w:t>сочетаться</w:t>
      </w:r>
      <w:r w:rsidRPr="00707B7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7B7F">
        <w:rPr>
          <w:rFonts w:ascii="Times New Roman" w:hAnsi="Times New Roman"/>
          <w:sz w:val="24"/>
          <w:szCs w:val="24"/>
        </w:rPr>
        <w:t>с</w:t>
      </w:r>
      <w:r w:rsidRPr="00707B7F">
        <w:rPr>
          <w:rFonts w:ascii="Times New Roman" w:hAnsi="Times New Roman"/>
          <w:sz w:val="24"/>
          <w:szCs w:val="24"/>
          <w:lang w:val="en-US"/>
        </w:rPr>
        <w:t xml:space="preserve"> “my _____ came to see us”. </w:t>
      </w:r>
    </w:p>
    <w:p w:rsidR="006F16EE" w:rsidRPr="00707B7F" w:rsidRDefault="006F16EE" w:rsidP="000001BE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707B7F">
        <w:rPr>
          <w:rFonts w:ascii="Times New Roman" w:hAnsi="Times New Roman"/>
          <w:sz w:val="24"/>
          <w:szCs w:val="24"/>
          <w:lang w:val="en-US"/>
        </w:rPr>
        <w:t xml:space="preserve">55) </w:t>
      </w:r>
      <w:r w:rsidRPr="00707B7F">
        <w:rPr>
          <w:rFonts w:ascii="Times New Roman" w:hAnsi="Times New Roman"/>
          <w:sz w:val="24"/>
          <w:szCs w:val="24"/>
        </w:rPr>
        <w:t>все</w:t>
      </w:r>
      <w:r w:rsidRPr="00707B7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7B7F">
        <w:rPr>
          <w:rFonts w:ascii="Times New Roman" w:hAnsi="Times New Roman"/>
          <w:sz w:val="24"/>
          <w:szCs w:val="24"/>
        </w:rPr>
        <w:t>что</w:t>
      </w:r>
      <w:r w:rsidRPr="00707B7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7B7F">
        <w:rPr>
          <w:rFonts w:ascii="Times New Roman" w:hAnsi="Times New Roman"/>
          <w:sz w:val="24"/>
          <w:szCs w:val="24"/>
        </w:rPr>
        <w:t>может</w:t>
      </w:r>
      <w:r w:rsidRPr="00707B7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7B7F">
        <w:rPr>
          <w:rFonts w:ascii="Times New Roman" w:hAnsi="Times New Roman"/>
          <w:sz w:val="24"/>
          <w:szCs w:val="24"/>
        </w:rPr>
        <w:t>сочетаться</w:t>
      </w:r>
      <w:r w:rsidRPr="00707B7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7B7F">
        <w:rPr>
          <w:rFonts w:ascii="Times New Roman" w:hAnsi="Times New Roman"/>
          <w:sz w:val="24"/>
          <w:szCs w:val="24"/>
        </w:rPr>
        <w:t>с</w:t>
      </w:r>
      <w:r w:rsidRPr="00707B7F">
        <w:rPr>
          <w:rFonts w:ascii="Times New Roman" w:hAnsi="Times New Roman"/>
          <w:sz w:val="24"/>
          <w:szCs w:val="24"/>
          <w:lang w:val="en-US"/>
        </w:rPr>
        <w:t xml:space="preserve"> “My Mum cooked ________”(cakes, some dishes, soup …)</w:t>
      </w:r>
    </w:p>
    <w:p w:rsidR="006F16EE" w:rsidRPr="00707B7F" w:rsidRDefault="006F16EE" w:rsidP="000001BE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707B7F">
        <w:rPr>
          <w:rFonts w:ascii="Times New Roman" w:hAnsi="Times New Roman"/>
          <w:sz w:val="24"/>
          <w:szCs w:val="24"/>
          <w:lang w:val="en-US"/>
        </w:rPr>
        <w:t xml:space="preserve">56) </w:t>
      </w:r>
      <w:r w:rsidRPr="00707B7F">
        <w:rPr>
          <w:rFonts w:ascii="Times New Roman" w:hAnsi="Times New Roman"/>
          <w:sz w:val="24"/>
          <w:szCs w:val="24"/>
        </w:rPr>
        <w:t>любая</w:t>
      </w:r>
      <w:r w:rsidRPr="00707B7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7B7F">
        <w:rPr>
          <w:rFonts w:ascii="Times New Roman" w:hAnsi="Times New Roman"/>
          <w:sz w:val="24"/>
          <w:szCs w:val="24"/>
        </w:rPr>
        <w:t>деятельность</w:t>
      </w:r>
      <w:r w:rsidRPr="00707B7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7B7F">
        <w:rPr>
          <w:rFonts w:ascii="Times New Roman" w:hAnsi="Times New Roman"/>
          <w:b/>
          <w:sz w:val="24"/>
          <w:szCs w:val="24"/>
        </w:rPr>
        <w:t>в</w:t>
      </w:r>
      <w:r w:rsidRPr="00707B7F">
        <w:rPr>
          <w:rFonts w:ascii="Times New Roman" w:hAnsi="Times New Roman"/>
          <w:b/>
          <w:sz w:val="24"/>
          <w:szCs w:val="24"/>
          <w:lang w:val="en-US"/>
        </w:rPr>
        <w:t xml:space="preserve"> Past Simple</w:t>
      </w:r>
      <w:r w:rsidRPr="00707B7F">
        <w:rPr>
          <w:rFonts w:ascii="Times New Roman" w:hAnsi="Times New Roman"/>
          <w:sz w:val="24"/>
          <w:szCs w:val="24"/>
          <w:lang w:val="en-US"/>
        </w:rPr>
        <w:t xml:space="preserve"> (played games, watched TV, talked about..)</w:t>
      </w:r>
    </w:p>
    <w:p w:rsidR="006F16EE" w:rsidRPr="00707B7F" w:rsidRDefault="006F16EE" w:rsidP="000001BE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  <w:r w:rsidRPr="00707B7F">
        <w:rPr>
          <w:rFonts w:ascii="Times New Roman" w:hAnsi="Times New Roman"/>
          <w:sz w:val="24"/>
          <w:szCs w:val="24"/>
        </w:rPr>
        <w:t xml:space="preserve">57) любая деятельность </w:t>
      </w:r>
      <w:r w:rsidRPr="000001BE">
        <w:rPr>
          <w:rFonts w:ascii="Times New Roman" w:hAnsi="Times New Roman"/>
          <w:b/>
          <w:sz w:val="24"/>
          <w:szCs w:val="24"/>
        </w:rPr>
        <w:t xml:space="preserve">в </w:t>
      </w:r>
      <w:r w:rsidRPr="000001BE">
        <w:rPr>
          <w:rFonts w:ascii="Times New Roman" w:hAnsi="Times New Roman"/>
          <w:b/>
          <w:sz w:val="24"/>
          <w:szCs w:val="24"/>
          <w:lang w:val="en-US"/>
        </w:rPr>
        <w:t>Past</w:t>
      </w:r>
      <w:r w:rsidRPr="000001BE">
        <w:rPr>
          <w:rFonts w:ascii="Times New Roman" w:hAnsi="Times New Roman"/>
          <w:b/>
          <w:sz w:val="24"/>
          <w:szCs w:val="24"/>
        </w:rPr>
        <w:t xml:space="preserve"> </w:t>
      </w:r>
      <w:r w:rsidRPr="000001BE">
        <w:rPr>
          <w:rFonts w:ascii="Times New Roman" w:hAnsi="Times New Roman"/>
          <w:b/>
          <w:sz w:val="24"/>
          <w:szCs w:val="24"/>
          <w:lang w:val="en-US"/>
        </w:rPr>
        <w:t>Simple</w:t>
      </w:r>
      <w:r>
        <w:rPr>
          <w:rFonts w:ascii="Times New Roman" w:hAnsi="Times New Roman"/>
          <w:b/>
          <w:sz w:val="24"/>
          <w:szCs w:val="24"/>
        </w:rPr>
        <w:t>,</w:t>
      </w:r>
      <w:r w:rsidRPr="000001BE">
        <w:rPr>
          <w:rFonts w:ascii="Times New Roman" w:hAnsi="Times New Roman"/>
          <w:b/>
          <w:sz w:val="24"/>
          <w:szCs w:val="24"/>
        </w:rPr>
        <w:t xml:space="preserve"> не повторяющая</w:t>
      </w:r>
      <w:r w:rsidRPr="00707B7F">
        <w:rPr>
          <w:rFonts w:ascii="Times New Roman" w:hAnsi="Times New Roman"/>
          <w:sz w:val="24"/>
          <w:szCs w:val="24"/>
        </w:rPr>
        <w:t xml:space="preserve"> № 56 и № 53 </w:t>
      </w:r>
    </w:p>
    <w:p w:rsidR="006F16EE" w:rsidRPr="00707B7F" w:rsidRDefault="006F16EE" w:rsidP="000001BE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707B7F">
        <w:rPr>
          <w:rFonts w:ascii="Times New Roman" w:hAnsi="Times New Roman"/>
          <w:sz w:val="24"/>
          <w:szCs w:val="24"/>
          <w:lang w:val="en-US"/>
        </w:rPr>
        <w:t>58) to bed early (earlier) / to bed at 10 (</w:t>
      </w:r>
      <w:r w:rsidRPr="00707B7F">
        <w:rPr>
          <w:rFonts w:ascii="Times New Roman" w:hAnsi="Times New Roman"/>
          <w:sz w:val="24"/>
          <w:szCs w:val="24"/>
        </w:rPr>
        <w:t>должно</w:t>
      </w:r>
      <w:r w:rsidRPr="00707B7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7B7F">
        <w:rPr>
          <w:rFonts w:ascii="Times New Roman" w:hAnsi="Times New Roman"/>
          <w:sz w:val="24"/>
          <w:szCs w:val="24"/>
        </w:rPr>
        <w:t>сочетаться</w:t>
      </w:r>
      <w:r w:rsidRPr="00707B7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7B7F">
        <w:rPr>
          <w:rFonts w:ascii="Times New Roman" w:hAnsi="Times New Roman"/>
          <w:sz w:val="24"/>
          <w:szCs w:val="24"/>
        </w:rPr>
        <w:t>с</w:t>
      </w:r>
      <w:r w:rsidRPr="00707B7F">
        <w:rPr>
          <w:rFonts w:ascii="Times New Roman" w:hAnsi="Times New Roman"/>
          <w:sz w:val="24"/>
          <w:szCs w:val="24"/>
          <w:lang w:val="en-US"/>
        </w:rPr>
        <w:t xml:space="preserve"> I was tired so …)</w:t>
      </w:r>
    </w:p>
    <w:p w:rsidR="006F16EE" w:rsidRPr="00707B7F" w:rsidRDefault="006F16EE" w:rsidP="000001BE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707B7F">
        <w:rPr>
          <w:rFonts w:ascii="Times New Roman" w:hAnsi="Times New Roman"/>
          <w:sz w:val="24"/>
          <w:szCs w:val="24"/>
          <w:lang w:val="en-US"/>
        </w:rPr>
        <w:t xml:space="preserve">59) soon </w:t>
      </w:r>
      <w:r>
        <w:rPr>
          <w:rFonts w:ascii="Times New Roman" w:hAnsi="Times New Roman"/>
          <w:sz w:val="24"/>
          <w:szCs w:val="24"/>
          <w:lang w:val="en-US"/>
        </w:rPr>
        <w:t>/ again</w:t>
      </w:r>
    </w:p>
    <w:p w:rsidR="006F16EE" w:rsidRPr="00707B7F" w:rsidRDefault="006F16EE" w:rsidP="000001BE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707B7F">
        <w:rPr>
          <w:rFonts w:ascii="Times New Roman" w:hAnsi="Times New Roman"/>
          <w:sz w:val="24"/>
          <w:szCs w:val="24"/>
          <w:lang w:val="en-US"/>
        </w:rPr>
        <w:t xml:space="preserve">60) </w:t>
      </w:r>
      <w:r w:rsidRPr="000001BE">
        <w:rPr>
          <w:rFonts w:ascii="Times New Roman" w:hAnsi="Times New Roman"/>
          <w:sz w:val="24"/>
          <w:szCs w:val="24"/>
          <w:lang w:val="en-US"/>
        </w:rPr>
        <w:t xml:space="preserve">Jasmine </w:t>
      </w:r>
    </w:p>
    <w:p w:rsidR="006F16EE" w:rsidRPr="006C1AAC" w:rsidRDefault="006F16EE" w:rsidP="00076554">
      <w:pPr>
        <w:pStyle w:val="NoSpacing"/>
        <w:rPr>
          <w:rFonts w:ascii="Times New Roman" w:hAnsi="Times New Roman"/>
          <w:sz w:val="24"/>
          <w:szCs w:val="24"/>
        </w:rPr>
      </w:pPr>
    </w:p>
    <w:sectPr w:rsidR="006F16EE" w:rsidRPr="006C1AAC" w:rsidSect="000001BE">
      <w:footerReference w:type="default" r:id="rId7"/>
      <w:pgSz w:w="11906" w:h="16838"/>
      <w:pgMar w:top="568" w:right="566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6EE" w:rsidRDefault="006F16EE" w:rsidP="00F83AB7">
      <w:pPr>
        <w:spacing w:after="0" w:line="240" w:lineRule="auto"/>
      </w:pPr>
      <w:r>
        <w:separator/>
      </w:r>
    </w:p>
  </w:endnote>
  <w:endnote w:type="continuationSeparator" w:id="0">
    <w:p w:rsidR="006F16EE" w:rsidRDefault="006F16EE" w:rsidP="00F83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6EE" w:rsidRDefault="006F16EE">
    <w:pPr>
      <w:pStyle w:val="Footer"/>
      <w:jc w:val="center"/>
    </w:pPr>
    <w:fldSimple w:instr=" PAGE   \* MERGEFORMAT ">
      <w:r>
        <w:rPr>
          <w:noProof/>
        </w:rPr>
        <w:t>1</w:t>
      </w:r>
    </w:fldSimple>
  </w:p>
  <w:p w:rsidR="006F16EE" w:rsidRDefault="006F16E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6EE" w:rsidRDefault="006F16EE" w:rsidP="00F83AB7">
      <w:pPr>
        <w:spacing w:after="0" w:line="240" w:lineRule="auto"/>
      </w:pPr>
      <w:r>
        <w:separator/>
      </w:r>
    </w:p>
  </w:footnote>
  <w:footnote w:type="continuationSeparator" w:id="0">
    <w:p w:rsidR="006F16EE" w:rsidRDefault="006F16EE" w:rsidP="00F83A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34762"/>
    <w:multiLevelType w:val="hybridMultilevel"/>
    <w:tmpl w:val="1FC4E69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7961548"/>
    <w:multiLevelType w:val="hybridMultilevel"/>
    <w:tmpl w:val="1FC4E69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6F24"/>
    <w:rsid w:val="00000018"/>
    <w:rsid w:val="000000DD"/>
    <w:rsid w:val="000001BE"/>
    <w:rsid w:val="00000CE4"/>
    <w:rsid w:val="0000134F"/>
    <w:rsid w:val="0000157F"/>
    <w:rsid w:val="0000188C"/>
    <w:rsid w:val="00001CFE"/>
    <w:rsid w:val="00002479"/>
    <w:rsid w:val="000027C7"/>
    <w:rsid w:val="0000318A"/>
    <w:rsid w:val="00003DC0"/>
    <w:rsid w:val="000040AA"/>
    <w:rsid w:val="000042CB"/>
    <w:rsid w:val="000046B0"/>
    <w:rsid w:val="0000584E"/>
    <w:rsid w:val="00005ACA"/>
    <w:rsid w:val="000060E1"/>
    <w:rsid w:val="000062B0"/>
    <w:rsid w:val="00006418"/>
    <w:rsid w:val="00006A1C"/>
    <w:rsid w:val="00007395"/>
    <w:rsid w:val="00007623"/>
    <w:rsid w:val="00007A03"/>
    <w:rsid w:val="00007A79"/>
    <w:rsid w:val="00007AFF"/>
    <w:rsid w:val="00007B4A"/>
    <w:rsid w:val="00007B8D"/>
    <w:rsid w:val="000102C5"/>
    <w:rsid w:val="000104B2"/>
    <w:rsid w:val="00010885"/>
    <w:rsid w:val="00011177"/>
    <w:rsid w:val="00011186"/>
    <w:rsid w:val="00011C4B"/>
    <w:rsid w:val="0001206B"/>
    <w:rsid w:val="000121C1"/>
    <w:rsid w:val="0001257B"/>
    <w:rsid w:val="00012616"/>
    <w:rsid w:val="00012FE5"/>
    <w:rsid w:val="000130DC"/>
    <w:rsid w:val="0001366B"/>
    <w:rsid w:val="00013789"/>
    <w:rsid w:val="00013A5B"/>
    <w:rsid w:val="00013B0D"/>
    <w:rsid w:val="00013BB4"/>
    <w:rsid w:val="00013F2E"/>
    <w:rsid w:val="00013F40"/>
    <w:rsid w:val="000143F1"/>
    <w:rsid w:val="00014510"/>
    <w:rsid w:val="00014851"/>
    <w:rsid w:val="00014DD0"/>
    <w:rsid w:val="00014FE4"/>
    <w:rsid w:val="000150AF"/>
    <w:rsid w:val="000156B6"/>
    <w:rsid w:val="0001571A"/>
    <w:rsid w:val="000158DE"/>
    <w:rsid w:val="00015A11"/>
    <w:rsid w:val="000163E1"/>
    <w:rsid w:val="00016866"/>
    <w:rsid w:val="00016E88"/>
    <w:rsid w:val="00016F11"/>
    <w:rsid w:val="00017039"/>
    <w:rsid w:val="00017226"/>
    <w:rsid w:val="000204B6"/>
    <w:rsid w:val="00020B3A"/>
    <w:rsid w:val="00020E8C"/>
    <w:rsid w:val="00021392"/>
    <w:rsid w:val="00021936"/>
    <w:rsid w:val="00021F3D"/>
    <w:rsid w:val="000229EA"/>
    <w:rsid w:val="00023486"/>
    <w:rsid w:val="00023869"/>
    <w:rsid w:val="00023BF4"/>
    <w:rsid w:val="00024045"/>
    <w:rsid w:val="00024077"/>
    <w:rsid w:val="00024110"/>
    <w:rsid w:val="000242BA"/>
    <w:rsid w:val="00024412"/>
    <w:rsid w:val="000246F2"/>
    <w:rsid w:val="00024874"/>
    <w:rsid w:val="00024A68"/>
    <w:rsid w:val="00024A8E"/>
    <w:rsid w:val="00024D7D"/>
    <w:rsid w:val="00025E0D"/>
    <w:rsid w:val="000264D1"/>
    <w:rsid w:val="00026662"/>
    <w:rsid w:val="00026C55"/>
    <w:rsid w:val="00027344"/>
    <w:rsid w:val="000275CE"/>
    <w:rsid w:val="00027CA7"/>
    <w:rsid w:val="00027DE3"/>
    <w:rsid w:val="000305D4"/>
    <w:rsid w:val="00030754"/>
    <w:rsid w:val="00030873"/>
    <w:rsid w:val="00030B50"/>
    <w:rsid w:val="00030E58"/>
    <w:rsid w:val="00030EE7"/>
    <w:rsid w:val="0003107C"/>
    <w:rsid w:val="00031B0A"/>
    <w:rsid w:val="00031CB6"/>
    <w:rsid w:val="00032222"/>
    <w:rsid w:val="00032942"/>
    <w:rsid w:val="00032A89"/>
    <w:rsid w:val="00032ECD"/>
    <w:rsid w:val="0003309C"/>
    <w:rsid w:val="00033184"/>
    <w:rsid w:val="00033529"/>
    <w:rsid w:val="00033C01"/>
    <w:rsid w:val="00034112"/>
    <w:rsid w:val="00034544"/>
    <w:rsid w:val="000348B4"/>
    <w:rsid w:val="00034EFB"/>
    <w:rsid w:val="000351F9"/>
    <w:rsid w:val="0003521E"/>
    <w:rsid w:val="000358E7"/>
    <w:rsid w:val="00035F0B"/>
    <w:rsid w:val="0003656E"/>
    <w:rsid w:val="00037372"/>
    <w:rsid w:val="0003756B"/>
    <w:rsid w:val="00040125"/>
    <w:rsid w:val="00040668"/>
    <w:rsid w:val="00040DCE"/>
    <w:rsid w:val="00040E1C"/>
    <w:rsid w:val="00040EF7"/>
    <w:rsid w:val="000412F1"/>
    <w:rsid w:val="00041302"/>
    <w:rsid w:val="000416AB"/>
    <w:rsid w:val="000419D2"/>
    <w:rsid w:val="00041A5E"/>
    <w:rsid w:val="00041B1F"/>
    <w:rsid w:val="00041B9A"/>
    <w:rsid w:val="00041DD8"/>
    <w:rsid w:val="00041EC1"/>
    <w:rsid w:val="000422C5"/>
    <w:rsid w:val="000426C7"/>
    <w:rsid w:val="00042BCB"/>
    <w:rsid w:val="00042CAB"/>
    <w:rsid w:val="00042D71"/>
    <w:rsid w:val="00042EA1"/>
    <w:rsid w:val="00042EC0"/>
    <w:rsid w:val="000433F8"/>
    <w:rsid w:val="00043476"/>
    <w:rsid w:val="00043B3D"/>
    <w:rsid w:val="00043C06"/>
    <w:rsid w:val="00043C8B"/>
    <w:rsid w:val="00043D1C"/>
    <w:rsid w:val="00043DF3"/>
    <w:rsid w:val="000445A6"/>
    <w:rsid w:val="000445C9"/>
    <w:rsid w:val="000450B3"/>
    <w:rsid w:val="000451D3"/>
    <w:rsid w:val="000457F2"/>
    <w:rsid w:val="00045984"/>
    <w:rsid w:val="000475CF"/>
    <w:rsid w:val="0004775F"/>
    <w:rsid w:val="00050050"/>
    <w:rsid w:val="00050D64"/>
    <w:rsid w:val="000511CE"/>
    <w:rsid w:val="000516AE"/>
    <w:rsid w:val="0005175D"/>
    <w:rsid w:val="000522FD"/>
    <w:rsid w:val="00052316"/>
    <w:rsid w:val="000523E7"/>
    <w:rsid w:val="00052762"/>
    <w:rsid w:val="0005299D"/>
    <w:rsid w:val="00052E31"/>
    <w:rsid w:val="00052F37"/>
    <w:rsid w:val="00052F50"/>
    <w:rsid w:val="0005319A"/>
    <w:rsid w:val="000531CB"/>
    <w:rsid w:val="000534EC"/>
    <w:rsid w:val="00053595"/>
    <w:rsid w:val="00053B8B"/>
    <w:rsid w:val="00054F7E"/>
    <w:rsid w:val="00054F95"/>
    <w:rsid w:val="000553B1"/>
    <w:rsid w:val="000554A6"/>
    <w:rsid w:val="000558B9"/>
    <w:rsid w:val="00055EFA"/>
    <w:rsid w:val="00055F6B"/>
    <w:rsid w:val="00055FCD"/>
    <w:rsid w:val="000560FC"/>
    <w:rsid w:val="000568E3"/>
    <w:rsid w:val="00056AA3"/>
    <w:rsid w:val="00056B73"/>
    <w:rsid w:val="00056C5A"/>
    <w:rsid w:val="00056E05"/>
    <w:rsid w:val="0005712D"/>
    <w:rsid w:val="00057A99"/>
    <w:rsid w:val="00057F16"/>
    <w:rsid w:val="000600A1"/>
    <w:rsid w:val="00060255"/>
    <w:rsid w:val="00060B33"/>
    <w:rsid w:val="00060B8B"/>
    <w:rsid w:val="0006166D"/>
    <w:rsid w:val="00061728"/>
    <w:rsid w:val="000620C3"/>
    <w:rsid w:val="000620F1"/>
    <w:rsid w:val="00062427"/>
    <w:rsid w:val="000625AC"/>
    <w:rsid w:val="00063458"/>
    <w:rsid w:val="0006377A"/>
    <w:rsid w:val="00063A02"/>
    <w:rsid w:val="00063E95"/>
    <w:rsid w:val="000641F1"/>
    <w:rsid w:val="0006450E"/>
    <w:rsid w:val="00064AA9"/>
    <w:rsid w:val="00064C21"/>
    <w:rsid w:val="00065180"/>
    <w:rsid w:val="0006524C"/>
    <w:rsid w:val="00065930"/>
    <w:rsid w:val="00065A54"/>
    <w:rsid w:val="00065AAF"/>
    <w:rsid w:val="00065B0D"/>
    <w:rsid w:val="00065F1E"/>
    <w:rsid w:val="000667F5"/>
    <w:rsid w:val="00066E43"/>
    <w:rsid w:val="00066EC2"/>
    <w:rsid w:val="0006701E"/>
    <w:rsid w:val="00067177"/>
    <w:rsid w:val="00067F78"/>
    <w:rsid w:val="000703BA"/>
    <w:rsid w:val="00070DFE"/>
    <w:rsid w:val="00071219"/>
    <w:rsid w:val="0007153F"/>
    <w:rsid w:val="000719DB"/>
    <w:rsid w:val="00071A31"/>
    <w:rsid w:val="00071B52"/>
    <w:rsid w:val="00071FE7"/>
    <w:rsid w:val="000720F9"/>
    <w:rsid w:val="00072269"/>
    <w:rsid w:val="00072391"/>
    <w:rsid w:val="00072648"/>
    <w:rsid w:val="00072692"/>
    <w:rsid w:val="00072718"/>
    <w:rsid w:val="00072AB0"/>
    <w:rsid w:val="00072AC9"/>
    <w:rsid w:val="00072AFE"/>
    <w:rsid w:val="00072C6E"/>
    <w:rsid w:val="000732F5"/>
    <w:rsid w:val="000735A4"/>
    <w:rsid w:val="000739F7"/>
    <w:rsid w:val="00074065"/>
    <w:rsid w:val="00074223"/>
    <w:rsid w:val="00074298"/>
    <w:rsid w:val="000749A7"/>
    <w:rsid w:val="00074FA9"/>
    <w:rsid w:val="00075203"/>
    <w:rsid w:val="00075749"/>
    <w:rsid w:val="00075C85"/>
    <w:rsid w:val="00076554"/>
    <w:rsid w:val="00076EEA"/>
    <w:rsid w:val="00077101"/>
    <w:rsid w:val="00077135"/>
    <w:rsid w:val="0007775E"/>
    <w:rsid w:val="0007790A"/>
    <w:rsid w:val="00077B2F"/>
    <w:rsid w:val="00077EE5"/>
    <w:rsid w:val="00077F7E"/>
    <w:rsid w:val="0008014F"/>
    <w:rsid w:val="00080295"/>
    <w:rsid w:val="00080E1F"/>
    <w:rsid w:val="0008110E"/>
    <w:rsid w:val="00081AFF"/>
    <w:rsid w:val="00081FA7"/>
    <w:rsid w:val="00082327"/>
    <w:rsid w:val="00082FB4"/>
    <w:rsid w:val="000832EC"/>
    <w:rsid w:val="000833E6"/>
    <w:rsid w:val="000834FB"/>
    <w:rsid w:val="000835C2"/>
    <w:rsid w:val="00083786"/>
    <w:rsid w:val="000837A0"/>
    <w:rsid w:val="000837CD"/>
    <w:rsid w:val="00083C04"/>
    <w:rsid w:val="00083C9D"/>
    <w:rsid w:val="00083D8D"/>
    <w:rsid w:val="00084092"/>
    <w:rsid w:val="0008424C"/>
    <w:rsid w:val="000843E7"/>
    <w:rsid w:val="000846E3"/>
    <w:rsid w:val="000848F6"/>
    <w:rsid w:val="00084EAD"/>
    <w:rsid w:val="00085101"/>
    <w:rsid w:val="0008520C"/>
    <w:rsid w:val="00085761"/>
    <w:rsid w:val="00085DE1"/>
    <w:rsid w:val="00085E17"/>
    <w:rsid w:val="00085F94"/>
    <w:rsid w:val="00086103"/>
    <w:rsid w:val="00086371"/>
    <w:rsid w:val="000865AC"/>
    <w:rsid w:val="00086E41"/>
    <w:rsid w:val="00087DB5"/>
    <w:rsid w:val="00090574"/>
    <w:rsid w:val="00090800"/>
    <w:rsid w:val="00090904"/>
    <w:rsid w:val="0009170A"/>
    <w:rsid w:val="00092798"/>
    <w:rsid w:val="000930C2"/>
    <w:rsid w:val="000930F0"/>
    <w:rsid w:val="00093907"/>
    <w:rsid w:val="00093B2D"/>
    <w:rsid w:val="0009428A"/>
    <w:rsid w:val="000948B0"/>
    <w:rsid w:val="0009497D"/>
    <w:rsid w:val="0009552E"/>
    <w:rsid w:val="000956CA"/>
    <w:rsid w:val="00095BB6"/>
    <w:rsid w:val="00095CA4"/>
    <w:rsid w:val="00095E5F"/>
    <w:rsid w:val="00095E6A"/>
    <w:rsid w:val="000968E6"/>
    <w:rsid w:val="00096FAD"/>
    <w:rsid w:val="00097356"/>
    <w:rsid w:val="00097843"/>
    <w:rsid w:val="000A099E"/>
    <w:rsid w:val="000A09D1"/>
    <w:rsid w:val="000A0CE8"/>
    <w:rsid w:val="000A0F9E"/>
    <w:rsid w:val="000A1191"/>
    <w:rsid w:val="000A11A6"/>
    <w:rsid w:val="000A1329"/>
    <w:rsid w:val="000A1E9C"/>
    <w:rsid w:val="000A2669"/>
    <w:rsid w:val="000A280C"/>
    <w:rsid w:val="000A283F"/>
    <w:rsid w:val="000A2BEC"/>
    <w:rsid w:val="000A2C99"/>
    <w:rsid w:val="000A3333"/>
    <w:rsid w:val="000A383C"/>
    <w:rsid w:val="000A3A32"/>
    <w:rsid w:val="000A3D8E"/>
    <w:rsid w:val="000A486C"/>
    <w:rsid w:val="000A4A3C"/>
    <w:rsid w:val="000A4A7D"/>
    <w:rsid w:val="000A4CA5"/>
    <w:rsid w:val="000A4F0A"/>
    <w:rsid w:val="000A5333"/>
    <w:rsid w:val="000A6B7C"/>
    <w:rsid w:val="000A7546"/>
    <w:rsid w:val="000A75CE"/>
    <w:rsid w:val="000A7927"/>
    <w:rsid w:val="000B007F"/>
    <w:rsid w:val="000B00C0"/>
    <w:rsid w:val="000B040E"/>
    <w:rsid w:val="000B0D9D"/>
    <w:rsid w:val="000B0EC9"/>
    <w:rsid w:val="000B0F8E"/>
    <w:rsid w:val="000B1173"/>
    <w:rsid w:val="000B11AE"/>
    <w:rsid w:val="000B1211"/>
    <w:rsid w:val="000B1262"/>
    <w:rsid w:val="000B13DD"/>
    <w:rsid w:val="000B198D"/>
    <w:rsid w:val="000B1C0E"/>
    <w:rsid w:val="000B223E"/>
    <w:rsid w:val="000B24CA"/>
    <w:rsid w:val="000B267C"/>
    <w:rsid w:val="000B2C4D"/>
    <w:rsid w:val="000B2DF2"/>
    <w:rsid w:val="000B2F69"/>
    <w:rsid w:val="000B329E"/>
    <w:rsid w:val="000B4D1F"/>
    <w:rsid w:val="000B4FE7"/>
    <w:rsid w:val="000B520E"/>
    <w:rsid w:val="000B52A1"/>
    <w:rsid w:val="000B550B"/>
    <w:rsid w:val="000B58A0"/>
    <w:rsid w:val="000B6847"/>
    <w:rsid w:val="000B69D6"/>
    <w:rsid w:val="000B6A50"/>
    <w:rsid w:val="000B6CA3"/>
    <w:rsid w:val="000B6CE7"/>
    <w:rsid w:val="000B731E"/>
    <w:rsid w:val="000B774A"/>
    <w:rsid w:val="000B7DD4"/>
    <w:rsid w:val="000C02B5"/>
    <w:rsid w:val="000C0FEA"/>
    <w:rsid w:val="000C1456"/>
    <w:rsid w:val="000C167A"/>
    <w:rsid w:val="000C1BC6"/>
    <w:rsid w:val="000C215E"/>
    <w:rsid w:val="000C2501"/>
    <w:rsid w:val="000C2507"/>
    <w:rsid w:val="000C2B50"/>
    <w:rsid w:val="000C322A"/>
    <w:rsid w:val="000C32E7"/>
    <w:rsid w:val="000C3425"/>
    <w:rsid w:val="000C3713"/>
    <w:rsid w:val="000C3893"/>
    <w:rsid w:val="000C38E3"/>
    <w:rsid w:val="000C3CBB"/>
    <w:rsid w:val="000C49C1"/>
    <w:rsid w:val="000C4E97"/>
    <w:rsid w:val="000C544E"/>
    <w:rsid w:val="000C5D07"/>
    <w:rsid w:val="000C5D3A"/>
    <w:rsid w:val="000C600F"/>
    <w:rsid w:val="000C6388"/>
    <w:rsid w:val="000C6892"/>
    <w:rsid w:val="000C6D87"/>
    <w:rsid w:val="000C6F03"/>
    <w:rsid w:val="000C7023"/>
    <w:rsid w:val="000C71CB"/>
    <w:rsid w:val="000C77A4"/>
    <w:rsid w:val="000C77E0"/>
    <w:rsid w:val="000C7886"/>
    <w:rsid w:val="000C7D30"/>
    <w:rsid w:val="000D13F7"/>
    <w:rsid w:val="000D15CA"/>
    <w:rsid w:val="000D1847"/>
    <w:rsid w:val="000D275A"/>
    <w:rsid w:val="000D2BA6"/>
    <w:rsid w:val="000D2BAC"/>
    <w:rsid w:val="000D2FA3"/>
    <w:rsid w:val="000D3778"/>
    <w:rsid w:val="000D3AF7"/>
    <w:rsid w:val="000D3BEB"/>
    <w:rsid w:val="000D411E"/>
    <w:rsid w:val="000D4256"/>
    <w:rsid w:val="000D4384"/>
    <w:rsid w:val="000D492C"/>
    <w:rsid w:val="000D4D60"/>
    <w:rsid w:val="000D5561"/>
    <w:rsid w:val="000D5FF9"/>
    <w:rsid w:val="000D7892"/>
    <w:rsid w:val="000D78C7"/>
    <w:rsid w:val="000E017C"/>
    <w:rsid w:val="000E02D2"/>
    <w:rsid w:val="000E06B7"/>
    <w:rsid w:val="000E1D2A"/>
    <w:rsid w:val="000E2573"/>
    <w:rsid w:val="000E26A3"/>
    <w:rsid w:val="000E27C1"/>
    <w:rsid w:val="000E2BA2"/>
    <w:rsid w:val="000E2C15"/>
    <w:rsid w:val="000E2C74"/>
    <w:rsid w:val="000E2FB4"/>
    <w:rsid w:val="000E310B"/>
    <w:rsid w:val="000E31B9"/>
    <w:rsid w:val="000E34D1"/>
    <w:rsid w:val="000E3CCD"/>
    <w:rsid w:val="000E4308"/>
    <w:rsid w:val="000E45D1"/>
    <w:rsid w:val="000E47AB"/>
    <w:rsid w:val="000E48D6"/>
    <w:rsid w:val="000E4DDC"/>
    <w:rsid w:val="000E560F"/>
    <w:rsid w:val="000E5833"/>
    <w:rsid w:val="000E5C1F"/>
    <w:rsid w:val="000E5C68"/>
    <w:rsid w:val="000E6230"/>
    <w:rsid w:val="000E6803"/>
    <w:rsid w:val="000E76C7"/>
    <w:rsid w:val="000E78CD"/>
    <w:rsid w:val="000E793C"/>
    <w:rsid w:val="000E7EDC"/>
    <w:rsid w:val="000F027E"/>
    <w:rsid w:val="000F048A"/>
    <w:rsid w:val="000F12AA"/>
    <w:rsid w:val="000F24AE"/>
    <w:rsid w:val="000F30EB"/>
    <w:rsid w:val="000F3435"/>
    <w:rsid w:val="000F3481"/>
    <w:rsid w:val="000F3894"/>
    <w:rsid w:val="000F3D4C"/>
    <w:rsid w:val="000F3DA1"/>
    <w:rsid w:val="000F42D5"/>
    <w:rsid w:val="000F4B50"/>
    <w:rsid w:val="000F4F35"/>
    <w:rsid w:val="000F50CF"/>
    <w:rsid w:val="000F55AE"/>
    <w:rsid w:val="000F5C37"/>
    <w:rsid w:val="000F613C"/>
    <w:rsid w:val="000F6330"/>
    <w:rsid w:val="000F6E6F"/>
    <w:rsid w:val="000F71E2"/>
    <w:rsid w:val="000F7573"/>
    <w:rsid w:val="000F75BC"/>
    <w:rsid w:val="000F7C64"/>
    <w:rsid w:val="000F7E1A"/>
    <w:rsid w:val="00100075"/>
    <w:rsid w:val="00100340"/>
    <w:rsid w:val="001004E1"/>
    <w:rsid w:val="001006C3"/>
    <w:rsid w:val="001008FC"/>
    <w:rsid w:val="001016C8"/>
    <w:rsid w:val="0010190D"/>
    <w:rsid w:val="00101D43"/>
    <w:rsid w:val="00103352"/>
    <w:rsid w:val="001033D3"/>
    <w:rsid w:val="001039A2"/>
    <w:rsid w:val="001040A9"/>
    <w:rsid w:val="00104392"/>
    <w:rsid w:val="001043AA"/>
    <w:rsid w:val="001044B5"/>
    <w:rsid w:val="001044CF"/>
    <w:rsid w:val="001047BD"/>
    <w:rsid w:val="001049FB"/>
    <w:rsid w:val="00104F02"/>
    <w:rsid w:val="001053BD"/>
    <w:rsid w:val="00105422"/>
    <w:rsid w:val="001059E6"/>
    <w:rsid w:val="00106494"/>
    <w:rsid w:val="001065A1"/>
    <w:rsid w:val="00106B13"/>
    <w:rsid w:val="00106EA5"/>
    <w:rsid w:val="00106EB8"/>
    <w:rsid w:val="00107075"/>
    <w:rsid w:val="00107147"/>
    <w:rsid w:val="00107E2E"/>
    <w:rsid w:val="00107F0A"/>
    <w:rsid w:val="001102C4"/>
    <w:rsid w:val="001103D4"/>
    <w:rsid w:val="001104A6"/>
    <w:rsid w:val="0011066D"/>
    <w:rsid w:val="00110A40"/>
    <w:rsid w:val="00110B33"/>
    <w:rsid w:val="00110B7F"/>
    <w:rsid w:val="00111350"/>
    <w:rsid w:val="0011165C"/>
    <w:rsid w:val="00111921"/>
    <w:rsid w:val="00111A1C"/>
    <w:rsid w:val="00111B20"/>
    <w:rsid w:val="00111BFD"/>
    <w:rsid w:val="00111F3D"/>
    <w:rsid w:val="00112100"/>
    <w:rsid w:val="001129A8"/>
    <w:rsid w:val="00112C1C"/>
    <w:rsid w:val="00113459"/>
    <w:rsid w:val="001135C5"/>
    <w:rsid w:val="00113671"/>
    <w:rsid w:val="00113867"/>
    <w:rsid w:val="001138D6"/>
    <w:rsid w:val="00113DB2"/>
    <w:rsid w:val="00113DE9"/>
    <w:rsid w:val="001145E1"/>
    <w:rsid w:val="00114E88"/>
    <w:rsid w:val="0011509B"/>
    <w:rsid w:val="0011598F"/>
    <w:rsid w:val="00115BF4"/>
    <w:rsid w:val="00115FFE"/>
    <w:rsid w:val="0011752F"/>
    <w:rsid w:val="001179A3"/>
    <w:rsid w:val="00117FB2"/>
    <w:rsid w:val="00120382"/>
    <w:rsid w:val="001203F6"/>
    <w:rsid w:val="0012060C"/>
    <w:rsid w:val="001206B3"/>
    <w:rsid w:val="00120B94"/>
    <w:rsid w:val="00120D1A"/>
    <w:rsid w:val="00122306"/>
    <w:rsid w:val="00123C14"/>
    <w:rsid w:val="00123F6C"/>
    <w:rsid w:val="00124481"/>
    <w:rsid w:val="001249F8"/>
    <w:rsid w:val="00124C6A"/>
    <w:rsid w:val="0012502B"/>
    <w:rsid w:val="00125805"/>
    <w:rsid w:val="00125B10"/>
    <w:rsid w:val="00125EB7"/>
    <w:rsid w:val="00125F04"/>
    <w:rsid w:val="00125F21"/>
    <w:rsid w:val="001266F5"/>
    <w:rsid w:val="00127275"/>
    <w:rsid w:val="001273C1"/>
    <w:rsid w:val="00127ACC"/>
    <w:rsid w:val="00127B5B"/>
    <w:rsid w:val="0013072A"/>
    <w:rsid w:val="00130902"/>
    <w:rsid w:val="00130992"/>
    <w:rsid w:val="00130A9F"/>
    <w:rsid w:val="00130F59"/>
    <w:rsid w:val="001318DE"/>
    <w:rsid w:val="00131EB9"/>
    <w:rsid w:val="00132143"/>
    <w:rsid w:val="0013247C"/>
    <w:rsid w:val="00132F93"/>
    <w:rsid w:val="0013324F"/>
    <w:rsid w:val="001339E8"/>
    <w:rsid w:val="001339FE"/>
    <w:rsid w:val="00133DF7"/>
    <w:rsid w:val="00134375"/>
    <w:rsid w:val="001347DF"/>
    <w:rsid w:val="00135AD3"/>
    <w:rsid w:val="00135B03"/>
    <w:rsid w:val="00135C45"/>
    <w:rsid w:val="00135DC7"/>
    <w:rsid w:val="00136134"/>
    <w:rsid w:val="001369C0"/>
    <w:rsid w:val="00136DE7"/>
    <w:rsid w:val="00137453"/>
    <w:rsid w:val="0013754A"/>
    <w:rsid w:val="00137595"/>
    <w:rsid w:val="00137733"/>
    <w:rsid w:val="0013799E"/>
    <w:rsid w:val="00137E7F"/>
    <w:rsid w:val="00140723"/>
    <w:rsid w:val="0014156A"/>
    <w:rsid w:val="001419BE"/>
    <w:rsid w:val="001419C3"/>
    <w:rsid w:val="00142617"/>
    <w:rsid w:val="00142675"/>
    <w:rsid w:val="001426EE"/>
    <w:rsid w:val="001427CD"/>
    <w:rsid w:val="00142FB4"/>
    <w:rsid w:val="00143830"/>
    <w:rsid w:val="00143F1F"/>
    <w:rsid w:val="0014406F"/>
    <w:rsid w:val="00144177"/>
    <w:rsid w:val="00144403"/>
    <w:rsid w:val="00144A0D"/>
    <w:rsid w:val="00144ABD"/>
    <w:rsid w:val="00144D5C"/>
    <w:rsid w:val="00145028"/>
    <w:rsid w:val="001450E6"/>
    <w:rsid w:val="00145103"/>
    <w:rsid w:val="00145134"/>
    <w:rsid w:val="001462E0"/>
    <w:rsid w:val="00146B5D"/>
    <w:rsid w:val="00147178"/>
    <w:rsid w:val="00147345"/>
    <w:rsid w:val="00147713"/>
    <w:rsid w:val="0014776B"/>
    <w:rsid w:val="00150947"/>
    <w:rsid w:val="001513B9"/>
    <w:rsid w:val="001516E2"/>
    <w:rsid w:val="00151C33"/>
    <w:rsid w:val="00151C6E"/>
    <w:rsid w:val="00152055"/>
    <w:rsid w:val="001520F8"/>
    <w:rsid w:val="0015226A"/>
    <w:rsid w:val="0015227A"/>
    <w:rsid w:val="0015235A"/>
    <w:rsid w:val="00152375"/>
    <w:rsid w:val="00152790"/>
    <w:rsid w:val="001531CB"/>
    <w:rsid w:val="00153355"/>
    <w:rsid w:val="00154C6F"/>
    <w:rsid w:val="00154D5B"/>
    <w:rsid w:val="001552C7"/>
    <w:rsid w:val="0015570C"/>
    <w:rsid w:val="00155B7C"/>
    <w:rsid w:val="001561B0"/>
    <w:rsid w:val="001562C1"/>
    <w:rsid w:val="00156332"/>
    <w:rsid w:val="0015690B"/>
    <w:rsid w:val="00156918"/>
    <w:rsid w:val="0015753A"/>
    <w:rsid w:val="001576EB"/>
    <w:rsid w:val="001579DD"/>
    <w:rsid w:val="00157B3D"/>
    <w:rsid w:val="00160C23"/>
    <w:rsid w:val="00160D43"/>
    <w:rsid w:val="00161100"/>
    <w:rsid w:val="00161E1A"/>
    <w:rsid w:val="00162492"/>
    <w:rsid w:val="00162E22"/>
    <w:rsid w:val="00163013"/>
    <w:rsid w:val="00163BC8"/>
    <w:rsid w:val="00163DD7"/>
    <w:rsid w:val="0016418E"/>
    <w:rsid w:val="001641AF"/>
    <w:rsid w:val="001641BB"/>
    <w:rsid w:val="001644BC"/>
    <w:rsid w:val="00164754"/>
    <w:rsid w:val="00164807"/>
    <w:rsid w:val="00164924"/>
    <w:rsid w:val="00164FB5"/>
    <w:rsid w:val="001651CE"/>
    <w:rsid w:val="001659C4"/>
    <w:rsid w:val="00165A8F"/>
    <w:rsid w:val="00165AA3"/>
    <w:rsid w:val="001664EB"/>
    <w:rsid w:val="001665F5"/>
    <w:rsid w:val="001668B7"/>
    <w:rsid w:val="00166A3D"/>
    <w:rsid w:val="00166C11"/>
    <w:rsid w:val="0016739F"/>
    <w:rsid w:val="001673B7"/>
    <w:rsid w:val="00167429"/>
    <w:rsid w:val="00167D99"/>
    <w:rsid w:val="001704A6"/>
    <w:rsid w:val="00170666"/>
    <w:rsid w:val="00170792"/>
    <w:rsid w:val="00170D6D"/>
    <w:rsid w:val="00170E1C"/>
    <w:rsid w:val="00170ECC"/>
    <w:rsid w:val="001711C0"/>
    <w:rsid w:val="00171392"/>
    <w:rsid w:val="001719F7"/>
    <w:rsid w:val="00171B16"/>
    <w:rsid w:val="00172194"/>
    <w:rsid w:val="001723F7"/>
    <w:rsid w:val="0017296C"/>
    <w:rsid w:val="0017318A"/>
    <w:rsid w:val="0017384C"/>
    <w:rsid w:val="00173A82"/>
    <w:rsid w:val="0017423B"/>
    <w:rsid w:val="00174749"/>
    <w:rsid w:val="00174BD5"/>
    <w:rsid w:val="00174FF1"/>
    <w:rsid w:val="00175097"/>
    <w:rsid w:val="00175DBB"/>
    <w:rsid w:val="00176157"/>
    <w:rsid w:val="00176427"/>
    <w:rsid w:val="00176C46"/>
    <w:rsid w:val="001770DF"/>
    <w:rsid w:val="001772A2"/>
    <w:rsid w:val="00177A0F"/>
    <w:rsid w:val="001801EF"/>
    <w:rsid w:val="001803FD"/>
    <w:rsid w:val="001805B6"/>
    <w:rsid w:val="0018071E"/>
    <w:rsid w:val="001808C7"/>
    <w:rsid w:val="00180BBA"/>
    <w:rsid w:val="00180BC5"/>
    <w:rsid w:val="00181454"/>
    <w:rsid w:val="0018197F"/>
    <w:rsid w:val="00181983"/>
    <w:rsid w:val="00181AA1"/>
    <w:rsid w:val="00182839"/>
    <w:rsid w:val="001829D6"/>
    <w:rsid w:val="0018362A"/>
    <w:rsid w:val="0018373B"/>
    <w:rsid w:val="00183886"/>
    <w:rsid w:val="00183A04"/>
    <w:rsid w:val="00184004"/>
    <w:rsid w:val="001851C1"/>
    <w:rsid w:val="00185694"/>
    <w:rsid w:val="001858C1"/>
    <w:rsid w:val="00185D31"/>
    <w:rsid w:val="00186091"/>
    <w:rsid w:val="001861A1"/>
    <w:rsid w:val="001861AD"/>
    <w:rsid w:val="001862C8"/>
    <w:rsid w:val="00186982"/>
    <w:rsid w:val="00186E90"/>
    <w:rsid w:val="001870F0"/>
    <w:rsid w:val="0018792B"/>
    <w:rsid w:val="00187CFB"/>
    <w:rsid w:val="00191209"/>
    <w:rsid w:val="0019122E"/>
    <w:rsid w:val="001918BF"/>
    <w:rsid w:val="00191FDA"/>
    <w:rsid w:val="001922BE"/>
    <w:rsid w:val="00192539"/>
    <w:rsid w:val="0019283E"/>
    <w:rsid w:val="001928A1"/>
    <w:rsid w:val="00192C8C"/>
    <w:rsid w:val="0019310E"/>
    <w:rsid w:val="001933EA"/>
    <w:rsid w:val="00193416"/>
    <w:rsid w:val="0019357F"/>
    <w:rsid w:val="00193ADC"/>
    <w:rsid w:val="00194C02"/>
    <w:rsid w:val="00194FCD"/>
    <w:rsid w:val="001951AF"/>
    <w:rsid w:val="0019550D"/>
    <w:rsid w:val="00195798"/>
    <w:rsid w:val="001963D2"/>
    <w:rsid w:val="00196814"/>
    <w:rsid w:val="0019701D"/>
    <w:rsid w:val="00197DF6"/>
    <w:rsid w:val="001A02E0"/>
    <w:rsid w:val="001A0496"/>
    <w:rsid w:val="001A0580"/>
    <w:rsid w:val="001A06F2"/>
    <w:rsid w:val="001A13BF"/>
    <w:rsid w:val="001A16A5"/>
    <w:rsid w:val="001A1B6B"/>
    <w:rsid w:val="001A254E"/>
    <w:rsid w:val="001A3B5F"/>
    <w:rsid w:val="001A3F91"/>
    <w:rsid w:val="001A3FA6"/>
    <w:rsid w:val="001A448F"/>
    <w:rsid w:val="001A4752"/>
    <w:rsid w:val="001A54A6"/>
    <w:rsid w:val="001A5822"/>
    <w:rsid w:val="001A5D19"/>
    <w:rsid w:val="001A60FB"/>
    <w:rsid w:val="001A6418"/>
    <w:rsid w:val="001A67AB"/>
    <w:rsid w:val="001A6A22"/>
    <w:rsid w:val="001A706E"/>
    <w:rsid w:val="001A725C"/>
    <w:rsid w:val="001A741A"/>
    <w:rsid w:val="001A7761"/>
    <w:rsid w:val="001A7BD8"/>
    <w:rsid w:val="001B069C"/>
    <w:rsid w:val="001B0B92"/>
    <w:rsid w:val="001B0D96"/>
    <w:rsid w:val="001B0F4E"/>
    <w:rsid w:val="001B13B3"/>
    <w:rsid w:val="001B1553"/>
    <w:rsid w:val="001B1A85"/>
    <w:rsid w:val="001B1BBD"/>
    <w:rsid w:val="001B1E5C"/>
    <w:rsid w:val="001B1ED5"/>
    <w:rsid w:val="001B2124"/>
    <w:rsid w:val="001B2588"/>
    <w:rsid w:val="001B29CF"/>
    <w:rsid w:val="001B2A0D"/>
    <w:rsid w:val="001B2D79"/>
    <w:rsid w:val="001B2F16"/>
    <w:rsid w:val="001B3836"/>
    <w:rsid w:val="001B3A6F"/>
    <w:rsid w:val="001B3AA4"/>
    <w:rsid w:val="001B3CB2"/>
    <w:rsid w:val="001B41A9"/>
    <w:rsid w:val="001B41C9"/>
    <w:rsid w:val="001B489C"/>
    <w:rsid w:val="001B48A2"/>
    <w:rsid w:val="001B4D96"/>
    <w:rsid w:val="001B5A19"/>
    <w:rsid w:val="001B6610"/>
    <w:rsid w:val="001B6ADE"/>
    <w:rsid w:val="001B6D65"/>
    <w:rsid w:val="001B6ED1"/>
    <w:rsid w:val="001B7145"/>
    <w:rsid w:val="001B74D5"/>
    <w:rsid w:val="001B77BE"/>
    <w:rsid w:val="001B7B4D"/>
    <w:rsid w:val="001B7BE1"/>
    <w:rsid w:val="001B7E0D"/>
    <w:rsid w:val="001B7EB9"/>
    <w:rsid w:val="001C05DB"/>
    <w:rsid w:val="001C0A02"/>
    <w:rsid w:val="001C0BF7"/>
    <w:rsid w:val="001C1A91"/>
    <w:rsid w:val="001C1C91"/>
    <w:rsid w:val="001C1FE5"/>
    <w:rsid w:val="001C2289"/>
    <w:rsid w:val="001C274F"/>
    <w:rsid w:val="001C2DF3"/>
    <w:rsid w:val="001C2EE9"/>
    <w:rsid w:val="001C3103"/>
    <w:rsid w:val="001C324F"/>
    <w:rsid w:val="001C36CF"/>
    <w:rsid w:val="001C3F5E"/>
    <w:rsid w:val="001C4261"/>
    <w:rsid w:val="001C44CC"/>
    <w:rsid w:val="001C4559"/>
    <w:rsid w:val="001C4691"/>
    <w:rsid w:val="001C49CD"/>
    <w:rsid w:val="001C4CDF"/>
    <w:rsid w:val="001C5595"/>
    <w:rsid w:val="001C562E"/>
    <w:rsid w:val="001C63C5"/>
    <w:rsid w:val="001C63F1"/>
    <w:rsid w:val="001C6446"/>
    <w:rsid w:val="001C7471"/>
    <w:rsid w:val="001C74C4"/>
    <w:rsid w:val="001C75E9"/>
    <w:rsid w:val="001C7773"/>
    <w:rsid w:val="001C7916"/>
    <w:rsid w:val="001D0423"/>
    <w:rsid w:val="001D0DA8"/>
    <w:rsid w:val="001D155D"/>
    <w:rsid w:val="001D177F"/>
    <w:rsid w:val="001D2EAA"/>
    <w:rsid w:val="001D37CA"/>
    <w:rsid w:val="001D3AD1"/>
    <w:rsid w:val="001D480B"/>
    <w:rsid w:val="001D49D8"/>
    <w:rsid w:val="001D4C75"/>
    <w:rsid w:val="001D4D0A"/>
    <w:rsid w:val="001D4E51"/>
    <w:rsid w:val="001D4EC9"/>
    <w:rsid w:val="001D50D1"/>
    <w:rsid w:val="001D5ED3"/>
    <w:rsid w:val="001D64B4"/>
    <w:rsid w:val="001D6584"/>
    <w:rsid w:val="001D662B"/>
    <w:rsid w:val="001D6695"/>
    <w:rsid w:val="001D67EC"/>
    <w:rsid w:val="001D6867"/>
    <w:rsid w:val="001D6A2D"/>
    <w:rsid w:val="001D7A27"/>
    <w:rsid w:val="001D7BA1"/>
    <w:rsid w:val="001E0104"/>
    <w:rsid w:val="001E02C5"/>
    <w:rsid w:val="001E04A9"/>
    <w:rsid w:val="001E120B"/>
    <w:rsid w:val="001E13CC"/>
    <w:rsid w:val="001E146F"/>
    <w:rsid w:val="001E1498"/>
    <w:rsid w:val="001E16AD"/>
    <w:rsid w:val="001E1A2E"/>
    <w:rsid w:val="001E2B48"/>
    <w:rsid w:val="001E2B84"/>
    <w:rsid w:val="001E2CAD"/>
    <w:rsid w:val="001E2F7E"/>
    <w:rsid w:val="001E3373"/>
    <w:rsid w:val="001E45EA"/>
    <w:rsid w:val="001E4B5E"/>
    <w:rsid w:val="001E4CF5"/>
    <w:rsid w:val="001E590F"/>
    <w:rsid w:val="001E5B2E"/>
    <w:rsid w:val="001E5FB6"/>
    <w:rsid w:val="001E6AC8"/>
    <w:rsid w:val="001E6BB3"/>
    <w:rsid w:val="001E6C2F"/>
    <w:rsid w:val="001E789B"/>
    <w:rsid w:val="001E7E21"/>
    <w:rsid w:val="001E7E90"/>
    <w:rsid w:val="001E7EC4"/>
    <w:rsid w:val="001E7ED7"/>
    <w:rsid w:val="001F0006"/>
    <w:rsid w:val="001F04F4"/>
    <w:rsid w:val="001F1369"/>
    <w:rsid w:val="001F1AC7"/>
    <w:rsid w:val="001F1BBC"/>
    <w:rsid w:val="001F1D7D"/>
    <w:rsid w:val="001F22CA"/>
    <w:rsid w:val="001F251C"/>
    <w:rsid w:val="001F2857"/>
    <w:rsid w:val="001F28B0"/>
    <w:rsid w:val="001F31CB"/>
    <w:rsid w:val="001F3267"/>
    <w:rsid w:val="001F3D6F"/>
    <w:rsid w:val="001F40F8"/>
    <w:rsid w:val="001F42AA"/>
    <w:rsid w:val="001F4B4C"/>
    <w:rsid w:val="001F4C32"/>
    <w:rsid w:val="001F53F0"/>
    <w:rsid w:val="001F5AE1"/>
    <w:rsid w:val="001F5D4F"/>
    <w:rsid w:val="001F5FD2"/>
    <w:rsid w:val="001F62E2"/>
    <w:rsid w:val="001F6919"/>
    <w:rsid w:val="001F6ACA"/>
    <w:rsid w:val="001F6F66"/>
    <w:rsid w:val="001F781F"/>
    <w:rsid w:val="001F7B71"/>
    <w:rsid w:val="00200111"/>
    <w:rsid w:val="00200ADB"/>
    <w:rsid w:val="00200D0C"/>
    <w:rsid w:val="0020170C"/>
    <w:rsid w:val="00201819"/>
    <w:rsid w:val="00202A61"/>
    <w:rsid w:val="002031CD"/>
    <w:rsid w:val="0020358D"/>
    <w:rsid w:val="002039B0"/>
    <w:rsid w:val="00203D62"/>
    <w:rsid w:val="002040F4"/>
    <w:rsid w:val="002046F5"/>
    <w:rsid w:val="00204780"/>
    <w:rsid w:val="0020493C"/>
    <w:rsid w:val="0020500F"/>
    <w:rsid w:val="002056B7"/>
    <w:rsid w:val="00205B46"/>
    <w:rsid w:val="00205B7C"/>
    <w:rsid w:val="00205E35"/>
    <w:rsid w:val="002064AC"/>
    <w:rsid w:val="002065E1"/>
    <w:rsid w:val="00206C49"/>
    <w:rsid w:val="00206CC2"/>
    <w:rsid w:val="0020719F"/>
    <w:rsid w:val="002078B0"/>
    <w:rsid w:val="002079BD"/>
    <w:rsid w:val="00207DA4"/>
    <w:rsid w:val="00207EB4"/>
    <w:rsid w:val="00210EEC"/>
    <w:rsid w:val="0021124F"/>
    <w:rsid w:val="00211439"/>
    <w:rsid w:val="002118D3"/>
    <w:rsid w:val="0021247B"/>
    <w:rsid w:val="00212544"/>
    <w:rsid w:val="002128AB"/>
    <w:rsid w:val="00212F14"/>
    <w:rsid w:val="0021319F"/>
    <w:rsid w:val="002136CB"/>
    <w:rsid w:val="00213904"/>
    <w:rsid w:val="0021456B"/>
    <w:rsid w:val="0021529D"/>
    <w:rsid w:val="0021566B"/>
    <w:rsid w:val="002157D9"/>
    <w:rsid w:val="00215B4A"/>
    <w:rsid w:val="00216282"/>
    <w:rsid w:val="00216768"/>
    <w:rsid w:val="00216C3E"/>
    <w:rsid w:val="00217054"/>
    <w:rsid w:val="002172B8"/>
    <w:rsid w:val="002200AB"/>
    <w:rsid w:val="002204C6"/>
    <w:rsid w:val="00220626"/>
    <w:rsid w:val="00220DCD"/>
    <w:rsid w:val="00221523"/>
    <w:rsid w:val="002215E5"/>
    <w:rsid w:val="00221CFB"/>
    <w:rsid w:val="00221D55"/>
    <w:rsid w:val="00221F17"/>
    <w:rsid w:val="00221F7D"/>
    <w:rsid w:val="00222A56"/>
    <w:rsid w:val="00222B99"/>
    <w:rsid w:val="00223868"/>
    <w:rsid w:val="002245D4"/>
    <w:rsid w:val="00224728"/>
    <w:rsid w:val="0022491A"/>
    <w:rsid w:val="00225818"/>
    <w:rsid w:val="00225D26"/>
    <w:rsid w:val="00225E3B"/>
    <w:rsid w:val="002263AC"/>
    <w:rsid w:val="002263F6"/>
    <w:rsid w:val="002265DC"/>
    <w:rsid w:val="00226C2B"/>
    <w:rsid w:val="00227305"/>
    <w:rsid w:val="002274A4"/>
    <w:rsid w:val="00227553"/>
    <w:rsid w:val="00227DEA"/>
    <w:rsid w:val="00230A0A"/>
    <w:rsid w:val="00230E57"/>
    <w:rsid w:val="00231AE0"/>
    <w:rsid w:val="00231B11"/>
    <w:rsid w:val="00231D29"/>
    <w:rsid w:val="00231DF1"/>
    <w:rsid w:val="00232471"/>
    <w:rsid w:val="00232D76"/>
    <w:rsid w:val="00232E22"/>
    <w:rsid w:val="002336D2"/>
    <w:rsid w:val="00233991"/>
    <w:rsid w:val="00233DAD"/>
    <w:rsid w:val="002347BA"/>
    <w:rsid w:val="00234923"/>
    <w:rsid w:val="00234C39"/>
    <w:rsid w:val="00234CA7"/>
    <w:rsid w:val="00234F2D"/>
    <w:rsid w:val="0023513C"/>
    <w:rsid w:val="0023519D"/>
    <w:rsid w:val="0023519E"/>
    <w:rsid w:val="00235756"/>
    <w:rsid w:val="00235E29"/>
    <w:rsid w:val="0023600A"/>
    <w:rsid w:val="002365CE"/>
    <w:rsid w:val="002372BD"/>
    <w:rsid w:val="00237802"/>
    <w:rsid w:val="00237C89"/>
    <w:rsid w:val="00237FB7"/>
    <w:rsid w:val="0024028B"/>
    <w:rsid w:val="0024096D"/>
    <w:rsid w:val="0024155F"/>
    <w:rsid w:val="00241D5A"/>
    <w:rsid w:val="00242069"/>
    <w:rsid w:val="002420B3"/>
    <w:rsid w:val="002421A8"/>
    <w:rsid w:val="0024280E"/>
    <w:rsid w:val="00243955"/>
    <w:rsid w:val="00243DD3"/>
    <w:rsid w:val="00243FDA"/>
    <w:rsid w:val="002448CE"/>
    <w:rsid w:val="00244A86"/>
    <w:rsid w:val="00244AF0"/>
    <w:rsid w:val="00244B2E"/>
    <w:rsid w:val="00244BE9"/>
    <w:rsid w:val="00244FAC"/>
    <w:rsid w:val="0024511A"/>
    <w:rsid w:val="002451F2"/>
    <w:rsid w:val="0024520F"/>
    <w:rsid w:val="002453A9"/>
    <w:rsid w:val="002459CE"/>
    <w:rsid w:val="00245B1C"/>
    <w:rsid w:val="00245BEF"/>
    <w:rsid w:val="002460F1"/>
    <w:rsid w:val="00246275"/>
    <w:rsid w:val="002468EA"/>
    <w:rsid w:val="0024698F"/>
    <w:rsid w:val="0024724F"/>
    <w:rsid w:val="002474CB"/>
    <w:rsid w:val="00247751"/>
    <w:rsid w:val="00247830"/>
    <w:rsid w:val="00247980"/>
    <w:rsid w:val="00247B3C"/>
    <w:rsid w:val="00247BCA"/>
    <w:rsid w:val="002502CC"/>
    <w:rsid w:val="00250768"/>
    <w:rsid w:val="00250779"/>
    <w:rsid w:val="00250839"/>
    <w:rsid w:val="002508A3"/>
    <w:rsid w:val="00251162"/>
    <w:rsid w:val="002513EF"/>
    <w:rsid w:val="00252A67"/>
    <w:rsid w:val="00252BC6"/>
    <w:rsid w:val="00253081"/>
    <w:rsid w:val="002532C0"/>
    <w:rsid w:val="00253426"/>
    <w:rsid w:val="00253515"/>
    <w:rsid w:val="002538CF"/>
    <w:rsid w:val="00253A1F"/>
    <w:rsid w:val="00253DFC"/>
    <w:rsid w:val="002541E7"/>
    <w:rsid w:val="00254447"/>
    <w:rsid w:val="00254897"/>
    <w:rsid w:val="002548F4"/>
    <w:rsid w:val="0025491A"/>
    <w:rsid w:val="00254E6F"/>
    <w:rsid w:val="002550EB"/>
    <w:rsid w:val="002551AC"/>
    <w:rsid w:val="00255581"/>
    <w:rsid w:val="00255FAF"/>
    <w:rsid w:val="00255FFC"/>
    <w:rsid w:val="00256015"/>
    <w:rsid w:val="00256226"/>
    <w:rsid w:val="00256800"/>
    <w:rsid w:val="002568DF"/>
    <w:rsid w:val="002569F6"/>
    <w:rsid w:val="00256C93"/>
    <w:rsid w:val="00256D09"/>
    <w:rsid w:val="00256FEA"/>
    <w:rsid w:val="00257A9B"/>
    <w:rsid w:val="00260001"/>
    <w:rsid w:val="002602F1"/>
    <w:rsid w:val="0026048E"/>
    <w:rsid w:val="002606A8"/>
    <w:rsid w:val="00261C2F"/>
    <w:rsid w:val="00262246"/>
    <w:rsid w:val="002622E4"/>
    <w:rsid w:val="00262461"/>
    <w:rsid w:val="002625A0"/>
    <w:rsid w:val="00263015"/>
    <w:rsid w:val="002631D5"/>
    <w:rsid w:val="00263333"/>
    <w:rsid w:val="00263660"/>
    <w:rsid w:val="00263C4C"/>
    <w:rsid w:val="00264051"/>
    <w:rsid w:val="002648DB"/>
    <w:rsid w:val="00264919"/>
    <w:rsid w:val="002649FF"/>
    <w:rsid w:val="002650B5"/>
    <w:rsid w:val="00265451"/>
    <w:rsid w:val="002655F1"/>
    <w:rsid w:val="00265725"/>
    <w:rsid w:val="00265AE4"/>
    <w:rsid w:val="002662DF"/>
    <w:rsid w:val="0026664F"/>
    <w:rsid w:val="00266AE7"/>
    <w:rsid w:val="00266DC4"/>
    <w:rsid w:val="00267059"/>
    <w:rsid w:val="00267107"/>
    <w:rsid w:val="00267DFE"/>
    <w:rsid w:val="00270E1A"/>
    <w:rsid w:val="00270EF4"/>
    <w:rsid w:val="00270F0B"/>
    <w:rsid w:val="002711C9"/>
    <w:rsid w:val="00271286"/>
    <w:rsid w:val="002713F0"/>
    <w:rsid w:val="0027142D"/>
    <w:rsid w:val="002716DE"/>
    <w:rsid w:val="00271C60"/>
    <w:rsid w:val="00271D19"/>
    <w:rsid w:val="0027213A"/>
    <w:rsid w:val="002721FE"/>
    <w:rsid w:val="00272F53"/>
    <w:rsid w:val="002732B1"/>
    <w:rsid w:val="00273908"/>
    <w:rsid w:val="002743F4"/>
    <w:rsid w:val="00274503"/>
    <w:rsid w:val="0027489E"/>
    <w:rsid w:val="002748FD"/>
    <w:rsid w:val="0027534D"/>
    <w:rsid w:val="002755EB"/>
    <w:rsid w:val="00275617"/>
    <w:rsid w:val="00275641"/>
    <w:rsid w:val="0027735B"/>
    <w:rsid w:val="002773B3"/>
    <w:rsid w:val="002775EF"/>
    <w:rsid w:val="0027760A"/>
    <w:rsid w:val="002776C0"/>
    <w:rsid w:val="00277726"/>
    <w:rsid w:val="002777CA"/>
    <w:rsid w:val="00277AEA"/>
    <w:rsid w:val="0028025B"/>
    <w:rsid w:val="002802AC"/>
    <w:rsid w:val="002803E1"/>
    <w:rsid w:val="0028076E"/>
    <w:rsid w:val="00280D03"/>
    <w:rsid w:val="00281004"/>
    <w:rsid w:val="002811A7"/>
    <w:rsid w:val="002812FF"/>
    <w:rsid w:val="002813E1"/>
    <w:rsid w:val="00281447"/>
    <w:rsid w:val="002814D6"/>
    <w:rsid w:val="00281568"/>
    <w:rsid w:val="00281D20"/>
    <w:rsid w:val="00281E46"/>
    <w:rsid w:val="00281F1F"/>
    <w:rsid w:val="0028222C"/>
    <w:rsid w:val="002823B4"/>
    <w:rsid w:val="002827F2"/>
    <w:rsid w:val="00282E6E"/>
    <w:rsid w:val="002834CF"/>
    <w:rsid w:val="0028454C"/>
    <w:rsid w:val="00284EEA"/>
    <w:rsid w:val="002851D4"/>
    <w:rsid w:val="00285596"/>
    <w:rsid w:val="00285B97"/>
    <w:rsid w:val="0028651D"/>
    <w:rsid w:val="00286775"/>
    <w:rsid w:val="0028681E"/>
    <w:rsid w:val="00286EDA"/>
    <w:rsid w:val="00286FB6"/>
    <w:rsid w:val="00286FCD"/>
    <w:rsid w:val="00287259"/>
    <w:rsid w:val="0028753F"/>
    <w:rsid w:val="00287B07"/>
    <w:rsid w:val="00287B6D"/>
    <w:rsid w:val="00287CAB"/>
    <w:rsid w:val="002900A8"/>
    <w:rsid w:val="00290170"/>
    <w:rsid w:val="0029059C"/>
    <w:rsid w:val="00290B32"/>
    <w:rsid w:val="00290F03"/>
    <w:rsid w:val="00291553"/>
    <w:rsid w:val="00291D29"/>
    <w:rsid w:val="00291EC1"/>
    <w:rsid w:val="00291F7F"/>
    <w:rsid w:val="00292537"/>
    <w:rsid w:val="002925A6"/>
    <w:rsid w:val="00292CCF"/>
    <w:rsid w:val="00292E87"/>
    <w:rsid w:val="00293485"/>
    <w:rsid w:val="002934EB"/>
    <w:rsid w:val="0029376D"/>
    <w:rsid w:val="00293943"/>
    <w:rsid w:val="00293D9A"/>
    <w:rsid w:val="002941C7"/>
    <w:rsid w:val="00294514"/>
    <w:rsid w:val="00294782"/>
    <w:rsid w:val="002948AE"/>
    <w:rsid w:val="00294A64"/>
    <w:rsid w:val="002959DF"/>
    <w:rsid w:val="00295A41"/>
    <w:rsid w:val="00295A71"/>
    <w:rsid w:val="002962D6"/>
    <w:rsid w:val="002966A0"/>
    <w:rsid w:val="00296C2A"/>
    <w:rsid w:val="002970D5"/>
    <w:rsid w:val="00297590"/>
    <w:rsid w:val="00297730"/>
    <w:rsid w:val="00297CF0"/>
    <w:rsid w:val="00297E15"/>
    <w:rsid w:val="002A0048"/>
    <w:rsid w:val="002A01C5"/>
    <w:rsid w:val="002A0530"/>
    <w:rsid w:val="002A08C8"/>
    <w:rsid w:val="002A0D13"/>
    <w:rsid w:val="002A0DA3"/>
    <w:rsid w:val="002A12EE"/>
    <w:rsid w:val="002A1714"/>
    <w:rsid w:val="002A18F3"/>
    <w:rsid w:val="002A193A"/>
    <w:rsid w:val="002A1948"/>
    <w:rsid w:val="002A1E27"/>
    <w:rsid w:val="002A1F67"/>
    <w:rsid w:val="002A23E9"/>
    <w:rsid w:val="002A24CC"/>
    <w:rsid w:val="002A255C"/>
    <w:rsid w:val="002A256F"/>
    <w:rsid w:val="002A25F2"/>
    <w:rsid w:val="002A2791"/>
    <w:rsid w:val="002A2C24"/>
    <w:rsid w:val="002A2CA6"/>
    <w:rsid w:val="002A318B"/>
    <w:rsid w:val="002A3386"/>
    <w:rsid w:val="002A3B05"/>
    <w:rsid w:val="002A458D"/>
    <w:rsid w:val="002A4EE4"/>
    <w:rsid w:val="002A50D3"/>
    <w:rsid w:val="002A5507"/>
    <w:rsid w:val="002A580B"/>
    <w:rsid w:val="002A5AA1"/>
    <w:rsid w:val="002A6090"/>
    <w:rsid w:val="002A6676"/>
    <w:rsid w:val="002A6A3F"/>
    <w:rsid w:val="002A6AC0"/>
    <w:rsid w:val="002A6BB3"/>
    <w:rsid w:val="002A7105"/>
    <w:rsid w:val="002A73B3"/>
    <w:rsid w:val="002A76B2"/>
    <w:rsid w:val="002A7B3E"/>
    <w:rsid w:val="002A7CF2"/>
    <w:rsid w:val="002A7E49"/>
    <w:rsid w:val="002B02B1"/>
    <w:rsid w:val="002B0383"/>
    <w:rsid w:val="002B085F"/>
    <w:rsid w:val="002B11E4"/>
    <w:rsid w:val="002B1509"/>
    <w:rsid w:val="002B25BE"/>
    <w:rsid w:val="002B278B"/>
    <w:rsid w:val="002B2A5F"/>
    <w:rsid w:val="002B2A68"/>
    <w:rsid w:val="002B2BC3"/>
    <w:rsid w:val="002B2BF0"/>
    <w:rsid w:val="002B2C01"/>
    <w:rsid w:val="002B2D63"/>
    <w:rsid w:val="002B2DB3"/>
    <w:rsid w:val="002B3544"/>
    <w:rsid w:val="002B412F"/>
    <w:rsid w:val="002B4306"/>
    <w:rsid w:val="002B4438"/>
    <w:rsid w:val="002B4B4B"/>
    <w:rsid w:val="002B4B51"/>
    <w:rsid w:val="002B52B5"/>
    <w:rsid w:val="002B55D3"/>
    <w:rsid w:val="002B5B9F"/>
    <w:rsid w:val="002B5C32"/>
    <w:rsid w:val="002B5F73"/>
    <w:rsid w:val="002B60C1"/>
    <w:rsid w:val="002B635C"/>
    <w:rsid w:val="002B6E31"/>
    <w:rsid w:val="002B6FF5"/>
    <w:rsid w:val="002B727B"/>
    <w:rsid w:val="002B74D3"/>
    <w:rsid w:val="002B7604"/>
    <w:rsid w:val="002B7914"/>
    <w:rsid w:val="002B7A3A"/>
    <w:rsid w:val="002B7B3D"/>
    <w:rsid w:val="002C003F"/>
    <w:rsid w:val="002C02CE"/>
    <w:rsid w:val="002C0F9F"/>
    <w:rsid w:val="002C171D"/>
    <w:rsid w:val="002C209A"/>
    <w:rsid w:val="002C2A9C"/>
    <w:rsid w:val="002C2EB7"/>
    <w:rsid w:val="002C32DA"/>
    <w:rsid w:val="002C395D"/>
    <w:rsid w:val="002C3D6A"/>
    <w:rsid w:val="002C3F1A"/>
    <w:rsid w:val="002C3F30"/>
    <w:rsid w:val="002C3FB3"/>
    <w:rsid w:val="002C4592"/>
    <w:rsid w:val="002C5133"/>
    <w:rsid w:val="002C51F5"/>
    <w:rsid w:val="002C5517"/>
    <w:rsid w:val="002C5681"/>
    <w:rsid w:val="002C5897"/>
    <w:rsid w:val="002C5A8B"/>
    <w:rsid w:val="002C5C09"/>
    <w:rsid w:val="002C6197"/>
    <w:rsid w:val="002C62F1"/>
    <w:rsid w:val="002C665E"/>
    <w:rsid w:val="002C68CC"/>
    <w:rsid w:val="002C6A85"/>
    <w:rsid w:val="002C70A5"/>
    <w:rsid w:val="002D0395"/>
    <w:rsid w:val="002D05FB"/>
    <w:rsid w:val="002D0E71"/>
    <w:rsid w:val="002D1606"/>
    <w:rsid w:val="002D17DF"/>
    <w:rsid w:val="002D180D"/>
    <w:rsid w:val="002D197C"/>
    <w:rsid w:val="002D1F62"/>
    <w:rsid w:val="002D24AA"/>
    <w:rsid w:val="002D25A8"/>
    <w:rsid w:val="002D25EE"/>
    <w:rsid w:val="002D2B10"/>
    <w:rsid w:val="002D2E48"/>
    <w:rsid w:val="002D2FE5"/>
    <w:rsid w:val="002D309F"/>
    <w:rsid w:val="002D30C0"/>
    <w:rsid w:val="002D31C6"/>
    <w:rsid w:val="002D3774"/>
    <w:rsid w:val="002D3781"/>
    <w:rsid w:val="002D37E6"/>
    <w:rsid w:val="002D39AA"/>
    <w:rsid w:val="002D39EE"/>
    <w:rsid w:val="002D42C5"/>
    <w:rsid w:val="002D4451"/>
    <w:rsid w:val="002D44ED"/>
    <w:rsid w:val="002D477B"/>
    <w:rsid w:val="002D47D0"/>
    <w:rsid w:val="002D4A7F"/>
    <w:rsid w:val="002D4D29"/>
    <w:rsid w:val="002D5167"/>
    <w:rsid w:val="002D5228"/>
    <w:rsid w:val="002D58A0"/>
    <w:rsid w:val="002D6214"/>
    <w:rsid w:val="002D6322"/>
    <w:rsid w:val="002D6CD5"/>
    <w:rsid w:val="002D7068"/>
    <w:rsid w:val="002D76F2"/>
    <w:rsid w:val="002D77F0"/>
    <w:rsid w:val="002D7A9B"/>
    <w:rsid w:val="002E0364"/>
    <w:rsid w:val="002E03E8"/>
    <w:rsid w:val="002E0849"/>
    <w:rsid w:val="002E1767"/>
    <w:rsid w:val="002E198C"/>
    <w:rsid w:val="002E1A36"/>
    <w:rsid w:val="002E2037"/>
    <w:rsid w:val="002E25F3"/>
    <w:rsid w:val="002E27A1"/>
    <w:rsid w:val="002E29F8"/>
    <w:rsid w:val="002E2D55"/>
    <w:rsid w:val="002E2EE6"/>
    <w:rsid w:val="002E31AC"/>
    <w:rsid w:val="002E400B"/>
    <w:rsid w:val="002E4135"/>
    <w:rsid w:val="002E414B"/>
    <w:rsid w:val="002E4C10"/>
    <w:rsid w:val="002E4FCA"/>
    <w:rsid w:val="002E5100"/>
    <w:rsid w:val="002E523E"/>
    <w:rsid w:val="002E5391"/>
    <w:rsid w:val="002E5562"/>
    <w:rsid w:val="002E5D43"/>
    <w:rsid w:val="002E6371"/>
    <w:rsid w:val="002E664D"/>
    <w:rsid w:val="002E6866"/>
    <w:rsid w:val="002E6E61"/>
    <w:rsid w:val="002E74EF"/>
    <w:rsid w:val="002E7727"/>
    <w:rsid w:val="002E7927"/>
    <w:rsid w:val="002E7A2F"/>
    <w:rsid w:val="002E7A46"/>
    <w:rsid w:val="002F05FB"/>
    <w:rsid w:val="002F1593"/>
    <w:rsid w:val="002F166F"/>
    <w:rsid w:val="002F1998"/>
    <w:rsid w:val="002F1B94"/>
    <w:rsid w:val="002F1D98"/>
    <w:rsid w:val="002F223A"/>
    <w:rsid w:val="002F23AA"/>
    <w:rsid w:val="002F2D8A"/>
    <w:rsid w:val="002F2F18"/>
    <w:rsid w:val="002F328B"/>
    <w:rsid w:val="002F34A5"/>
    <w:rsid w:val="002F38E1"/>
    <w:rsid w:val="002F4179"/>
    <w:rsid w:val="002F47BE"/>
    <w:rsid w:val="002F4B3B"/>
    <w:rsid w:val="002F4B9C"/>
    <w:rsid w:val="002F50DD"/>
    <w:rsid w:val="002F540E"/>
    <w:rsid w:val="002F570F"/>
    <w:rsid w:val="002F5857"/>
    <w:rsid w:val="002F593D"/>
    <w:rsid w:val="002F5BEE"/>
    <w:rsid w:val="002F5F57"/>
    <w:rsid w:val="002F61A5"/>
    <w:rsid w:val="002F6413"/>
    <w:rsid w:val="002F65F6"/>
    <w:rsid w:val="002F718D"/>
    <w:rsid w:val="002F73AF"/>
    <w:rsid w:val="002F779B"/>
    <w:rsid w:val="002F791C"/>
    <w:rsid w:val="002F7A7A"/>
    <w:rsid w:val="002F7C02"/>
    <w:rsid w:val="0030074D"/>
    <w:rsid w:val="00300BB2"/>
    <w:rsid w:val="00300E47"/>
    <w:rsid w:val="00301090"/>
    <w:rsid w:val="00301A64"/>
    <w:rsid w:val="00301ACA"/>
    <w:rsid w:val="00302145"/>
    <w:rsid w:val="00302D45"/>
    <w:rsid w:val="003031B0"/>
    <w:rsid w:val="00303684"/>
    <w:rsid w:val="003039FC"/>
    <w:rsid w:val="003044C4"/>
    <w:rsid w:val="00304741"/>
    <w:rsid w:val="00304AF6"/>
    <w:rsid w:val="00304CBB"/>
    <w:rsid w:val="00304D2D"/>
    <w:rsid w:val="0030524E"/>
    <w:rsid w:val="00305A5E"/>
    <w:rsid w:val="00305CFF"/>
    <w:rsid w:val="00306190"/>
    <w:rsid w:val="00306FF0"/>
    <w:rsid w:val="003078FF"/>
    <w:rsid w:val="0031042A"/>
    <w:rsid w:val="00310E84"/>
    <w:rsid w:val="0031141E"/>
    <w:rsid w:val="00311B3F"/>
    <w:rsid w:val="00311CBB"/>
    <w:rsid w:val="00312111"/>
    <w:rsid w:val="003121EC"/>
    <w:rsid w:val="00312546"/>
    <w:rsid w:val="0031265E"/>
    <w:rsid w:val="00313013"/>
    <w:rsid w:val="003130A6"/>
    <w:rsid w:val="003130C7"/>
    <w:rsid w:val="0031343B"/>
    <w:rsid w:val="00313EB1"/>
    <w:rsid w:val="0031486D"/>
    <w:rsid w:val="00314AEC"/>
    <w:rsid w:val="00314C78"/>
    <w:rsid w:val="00314F5F"/>
    <w:rsid w:val="00315139"/>
    <w:rsid w:val="00315513"/>
    <w:rsid w:val="003156B1"/>
    <w:rsid w:val="00315A6C"/>
    <w:rsid w:val="00315D3E"/>
    <w:rsid w:val="0031602B"/>
    <w:rsid w:val="003168D8"/>
    <w:rsid w:val="00317149"/>
    <w:rsid w:val="0031718E"/>
    <w:rsid w:val="003172EA"/>
    <w:rsid w:val="00317495"/>
    <w:rsid w:val="003174B9"/>
    <w:rsid w:val="003175E2"/>
    <w:rsid w:val="003176FB"/>
    <w:rsid w:val="00317919"/>
    <w:rsid w:val="00317C67"/>
    <w:rsid w:val="00317E68"/>
    <w:rsid w:val="003201AD"/>
    <w:rsid w:val="0032037C"/>
    <w:rsid w:val="0032054D"/>
    <w:rsid w:val="0032093C"/>
    <w:rsid w:val="00320954"/>
    <w:rsid w:val="003213EA"/>
    <w:rsid w:val="003215E3"/>
    <w:rsid w:val="00321D0E"/>
    <w:rsid w:val="00321D37"/>
    <w:rsid w:val="00321FEA"/>
    <w:rsid w:val="0032217A"/>
    <w:rsid w:val="0032224B"/>
    <w:rsid w:val="00322295"/>
    <w:rsid w:val="0032271A"/>
    <w:rsid w:val="003232FD"/>
    <w:rsid w:val="00324032"/>
    <w:rsid w:val="00324052"/>
    <w:rsid w:val="00324403"/>
    <w:rsid w:val="0032457C"/>
    <w:rsid w:val="003246B1"/>
    <w:rsid w:val="00324782"/>
    <w:rsid w:val="0032536A"/>
    <w:rsid w:val="003254D9"/>
    <w:rsid w:val="003258E3"/>
    <w:rsid w:val="00325D37"/>
    <w:rsid w:val="00326070"/>
    <w:rsid w:val="00326107"/>
    <w:rsid w:val="00326962"/>
    <w:rsid w:val="00326C31"/>
    <w:rsid w:val="00326D22"/>
    <w:rsid w:val="0032702E"/>
    <w:rsid w:val="003274C6"/>
    <w:rsid w:val="00327DCF"/>
    <w:rsid w:val="00330073"/>
    <w:rsid w:val="00330C34"/>
    <w:rsid w:val="003313E3"/>
    <w:rsid w:val="00331779"/>
    <w:rsid w:val="00331FCF"/>
    <w:rsid w:val="00332257"/>
    <w:rsid w:val="003325C8"/>
    <w:rsid w:val="003325CB"/>
    <w:rsid w:val="00332846"/>
    <w:rsid w:val="00332A42"/>
    <w:rsid w:val="00332CEA"/>
    <w:rsid w:val="003330E0"/>
    <w:rsid w:val="00333199"/>
    <w:rsid w:val="0033328D"/>
    <w:rsid w:val="00333956"/>
    <w:rsid w:val="00333A18"/>
    <w:rsid w:val="00333B1E"/>
    <w:rsid w:val="00333E1E"/>
    <w:rsid w:val="003352C2"/>
    <w:rsid w:val="00335995"/>
    <w:rsid w:val="00335E49"/>
    <w:rsid w:val="00336256"/>
    <w:rsid w:val="0033633D"/>
    <w:rsid w:val="00336963"/>
    <w:rsid w:val="00336A87"/>
    <w:rsid w:val="00336B89"/>
    <w:rsid w:val="003370D2"/>
    <w:rsid w:val="003371C4"/>
    <w:rsid w:val="003371F3"/>
    <w:rsid w:val="0033772F"/>
    <w:rsid w:val="003402C8"/>
    <w:rsid w:val="00340335"/>
    <w:rsid w:val="00340785"/>
    <w:rsid w:val="00340795"/>
    <w:rsid w:val="003409A4"/>
    <w:rsid w:val="00340EFB"/>
    <w:rsid w:val="0034193B"/>
    <w:rsid w:val="00341B47"/>
    <w:rsid w:val="003421F1"/>
    <w:rsid w:val="00343015"/>
    <w:rsid w:val="00343D19"/>
    <w:rsid w:val="00343D66"/>
    <w:rsid w:val="0034401F"/>
    <w:rsid w:val="0034473D"/>
    <w:rsid w:val="00344AD3"/>
    <w:rsid w:val="00344DE6"/>
    <w:rsid w:val="00344EED"/>
    <w:rsid w:val="00344F95"/>
    <w:rsid w:val="00345268"/>
    <w:rsid w:val="00345418"/>
    <w:rsid w:val="003455BB"/>
    <w:rsid w:val="00345864"/>
    <w:rsid w:val="003460A6"/>
    <w:rsid w:val="0034671F"/>
    <w:rsid w:val="003477EE"/>
    <w:rsid w:val="0034798C"/>
    <w:rsid w:val="00350142"/>
    <w:rsid w:val="003504C7"/>
    <w:rsid w:val="00350A47"/>
    <w:rsid w:val="003513E1"/>
    <w:rsid w:val="0035182B"/>
    <w:rsid w:val="00351B39"/>
    <w:rsid w:val="00351CE0"/>
    <w:rsid w:val="00351F3A"/>
    <w:rsid w:val="003523B5"/>
    <w:rsid w:val="003529AC"/>
    <w:rsid w:val="003537C5"/>
    <w:rsid w:val="0035393E"/>
    <w:rsid w:val="00353A31"/>
    <w:rsid w:val="003547F3"/>
    <w:rsid w:val="00354E1C"/>
    <w:rsid w:val="00354FD0"/>
    <w:rsid w:val="00355A96"/>
    <w:rsid w:val="00355C2C"/>
    <w:rsid w:val="00355DFE"/>
    <w:rsid w:val="00356205"/>
    <w:rsid w:val="00356702"/>
    <w:rsid w:val="0035694F"/>
    <w:rsid w:val="00356D35"/>
    <w:rsid w:val="0035725A"/>
    <w:rsid w:val="00357C55"/>
    <w:rsid w:val="00360259"/>
    <w:rsid w:val="00360449"/>
    <w:rsid w:val="00360558"/>
    <w:rsid w:val="0036058B"/>
    <w:rsid w:val="003607D8"/>
    <w:rsid w:val="00361C86"/>
    <w:rsid w:val="00361FE9"/>
    <w:rsid w:val="00362237"/>
    <w:rsid w:val="003623D0"/>
    <w:rsid w:val="0036254B"/>
    <w:rsid w:val="003626AE"/>
    <w:rsid w:val="00362C43"/>
    <w:rsid w:val="00362DB3"/>
    <w:rsid w:val="00362EA1"/>
    <w:rsid w:val="00362FA0"/>
    <w:rsid w:val="0036329C"/>
    <w:rsid w:val="0036366B"/>
    <w:rsid w:val="0036375C"/>
    <w:rsid w:val="00363929"/>
    <w:rsid w:val="00363C32"/>
    <w:rsid w:val="00363CBA"/>
    <w:rsid w:val="00364007"/>
    <w:rsid w:val="00364016"/>
    <w:rsid w:val="003640E6"/>
    <w:rsid w:val="003641BF"/>
    <w:rsid w:val="00364240"/>
    <w:rsid w:val="0036428A"/>
    <w:rsid w:val="0036450F"/>
    <w:rsid w:val="00364725"/>
    <w:rsid w:val="0036523B"/>
    <w:rsid w:val="0036569F"/>
    <w:rsid w:val="003657DB"/>
    <w:rsid w:val="00365FEA"/>
    <w:rsid w:val="00366A27"/>
    <w:rsid w:val="00366F7C"/>
    <w:rsid w:val="003678BB"/>
    <w:rsid w:val="00367F68"/>
    <w:rsid w:val="003704BF"/>
    <w:rsid w:val="00370AE9"/>
    <w:rsid w:val="00370FB5"/>
    <w:rsid w:val="00371617"/>
    <w:rsid w:val="003717BF"/>
    <w:rsid w:val="0037195F"/>
    <w:rsid w:val="0037258A"/>
    <w:rsid w:val="0037260B"/>
    <w:rsid w:val="00372BD5"/>
    <w:rsid w:val="0037372A"/>
    <w:rsid w:val="00373740"/>
    <w:rsid w:val="003737DF"/>
    <w:rsid w:val="00373835"/>
    <w:rsid w:val="0037411F"/>
    <w:rsid w:val="00374550"/>
    <w:rsid w:val="00374A9B"/>
    <w:rsid w:val="00374B8E"/>
    <w:rsid w:val="00374C76"/>
    <w:rsid w:val="003755B5"/>
    <w:rsid w:val="00375635"/>
    <w:rsid w:val="00375784"/>
    <w:rsid w:val="00375B86"/>
    <w:rsid w:val="00375CF1"/>
    <w:rsid w:val="00375E34"/>
    <w:rsid w:val="0037622B"/>
    <w:rsid w:val="00376906"/>
    <w:rsid w:val="00376BD5"/>
    <w:rsid w:val="003772CA"/>
    <w:rsid w:val="00377F82"/>
    <w:rsid w:val="003802DC"/>
    <w:rsid w:val="00380D39"/>
    <w:rsid w:val="0038100F"/>
    <w:rsid w:val="0038147B"/>
    <w:rsid w:val="00381500"/>
    <w:rsid w:val="003821A6"/>
    <w:rsid w:val="003822D1"/>
    <w:rsid w:val="00383016"/>
    <w:rsid w:val="003834CE"/>
    <w:rsid w:val="0038380D"/>
    <w:rsid w:val="00383C7F"/>
    <w:rsid w:val="00383F90"/>
    <w:rsid w:val="003853FB"/>
    <w:rsid w:val="0038545A"/>
    <w:rsid w:val="00385724"/>
    <w:rsid w:val="00385892"/>
    <w:rsid w:val="00385BED"/>
    <w:rsid w:val="0038647F"/>
    <w:rsid w:val="00386C5C"/>
    <w:rsid w:val="0038774E"/>
    <w:rsid w:val="00387788"/>
    <w:rsid w:val="003877A3"/>
    <w:rsid w:val="0038787C"/>
    <w:rsid w:val="00387880"/>
    <w:rsid w:val="00387A9B"/>
    <w:rsid w:val="00387C69"/>
    <w:rsid w:val="00387CD6"/>
    <w:rsid w:val="00387F16"/>
    <w:rsid w:val="0039011B"/>
    <w:rsid w:val="003902BC"/>
    <w:rsid w:val="003906A7"/>
    <w:rsid w:val="00390AA2"/>
    <w:rsid w:val="00390AB6"/>
    <w:rsid w:val="00390E15"/>
    <w:rsid w:val="00391279"/>
    <w:rsid w:val="003913DC"/>
    <w:rsid w:val="00391B39"/>
    <w:rsid w:val="00391CA9"/>
    <w:rsid w:val="0039265D"/>
    <w:rsid w:val="003931DD"/>
    <w:rsid w:val="00393367"/>
    <w:rsid w:val="00393940"/>
    <w:rsid w:val="00393ECD"/>
    <w:rsid w:val="00393F49"/>
    <w:rsid w:val="0039416C"/>
    <w:rsid w:val="0039446D"/>
    <w:rsid w:val="00394767"/>
    <w:rsid w:val="00394B3F"/>
    <w:rsid w:val="00394B8D"/>
    <w:rsid w:val="00395076"/>
    <w:rsid w:val="003950D0"/>
    <w:rsid w:val="00395857"/>
    <w:rsid w:val="00395A7A"/>
    <w:rsid w:val="00395AAD"/>
    <w:rsid w:val="00395C4B"/>
    <w:rsid w:val="00395F8E"/>
    <w:rsid w:val="00396577"/>
    <w:rsid w:val="003967D7"/>
    <w:rsid w:val="003969A3"/>
    <w:rsid w:val="00396DEC"/>
    <w:rsid w:val="003972A1"/>
    <w:rsid w:val="003975B9"/>
    <w:rsid w:val="00397F43"/>
    <w:rsid w:val="003A0934"/>
    <w:rsid w:val="003A0AB0"/>
    <w:rsid w:val="003A0F55"/>
    <w:rsid w:val="003A1409"/>
    <w:rsid w:val="003A168F"/>
    <w:rsid w:val="003A17CB"/>
    <w:rsid w:val="003A18B9"/>
    <w:rsid w:val="003A1949"/>
    <w:rsid w:val="003A1958"/>
    <w:rsid w:val="003A2062"/>
    <w:rsid w:val="003A20BC"/>
    <w:rsid w:val="003A20C6"/>
    <w:rsid w:val="003A2601"/>
    <w:rsid w:val="003A29D6"/>
    <w:rsid w:val="003A2BF9"/>
    <w:rsid w:val="003A2F85"/>
    <w:rsid w:val="003A34B8"/>
    <w:rsid w:val="003A37F9"/>
    <w:rsid w:val="003A4454"/>
    <w:rsid w:val="003A4487"/>
    <w:rsid w:val="003A47A8"/>
    <w:rsid w:val="003A4964"/>
    <w:rsid w:val="003A561E"/>
    <w:rsid w:val="003A572C"/>
    <w:rsid w:val="003A5AA1"/>
    <w:rsid w:val="003A5CC8"/>
    <w:rsid w:val="003A5D6D"/>
    <w:rsid w:val="003A5D80"/>
    <w:rsid w:val="003A5E52"/>
    <w:rsid w:val="003A61F5"/>
    <w:rsid w:val="003A6751"/>
    <w:rsid w:val="003A684F"/>
    <w:rsid w:val="003B0A49"/>
    <w:rsid w:val="003B103A"/>
    <w:rsid w:val="003B1400"/>
    <w:rsid w:val="003B1424"/>
    <w:rsid w:val="003B19C9"/>
    <w:rsid w:val="003B23E0"/>
    <w:rsid w:val="003B25C3"/>
    <w:rsid w:val="003B25FB"/>
    <w:rsid w:val="003B29DB"/>
    <w:rsid w:val="003B3076"/>
    <w:rsid w:val="003B3245"/>
    <w:rsid w:val="003B34AB"/>
    <w:rsid w:val="003B3567"/>
    <w:rsid w:val="003B3DC8"/>
    <w:rsid w:val="003B433D"/>
    <w:rsid w:val="003B4348"/>
    <w:rsid w:val="003B49E6"/>
    <w:rsid w:val="003B4FBA"/>
    <w:rsid w:val="003B5010"/>
    <w:rsid w:val="003B58A1"/>
    <w:rsid w:val="003B591A"/>
    <w:rsid w:val="003B5BEB"/>
    <w:rsid w:val="003B60DD"/>
    <w:rsid w:val="003B610E"/>
    <w:rsid w:val="003B6470"/>
    <w:rsid w:val="003B64AE"/>
    <w:rsid w:val="003B6642"/>
    <w:rsid w:val="003B68EC"/>
    <w:rsid w:val="003B6B62"/>
    <w:rsid w:val="003B6E00"/>
    <w:rsid w:val="003B7190"/>
    <w:rsid w:val="003B778B"/>
    <w:rsid w:val="003B7EB9"/>
    <w:rsid w:val="003C0553"/>
    <w:rsid w:val="003C0E50"/>
    <w:rsid w:val="003C0F7B"/>
    <w:rsid w:val="003C1190"/>
    <w:rsid w:val="003C12BD"/>
    <w:rsid w:val="003C17C7"/>
    <w:rsid w:val="003C1D37"/>
    <w:rsid w:val="003C1D77"/>
    <w:rsid w:val="003C1DFC"/>
    <w:rsid w:val="003C1E07"/>
    <w:rsid w:val="003C2124"/>
    <w:rsid w:val="003C2169"/>
    <w:rsid w:val="003C220F"/>
    <w:rsid w:val="003C270C"/>
    <w:rsid w:val="003C27F8"/>
    <w:rsid w:val="003C3049"/>
    <w:rsid w:val="003C3DC0"/>
    <w:rsid w:val="003C4124"/>
    <w:rsid w:val="003C4A87"/>
    <w:rsid w:val="003C4E64"/>
    <w:rsid w:val="003C51A6"/>
    <w:rsid w:val="003C541C"/>
    <w:rsid w:val="003C5750"/>
    <w:rsid w:val="003C5A9B"/>
    <w:rsid w:val="003C5C5E"/>
    <w:rsid w:val="003C5E07"/>
    <w:rsid w:val="003C6162"/>
    <w:rsid w:val="003C64AC"/>
    <w:rsid w:val="003C68C6"/>
    <w:rsid w:val="003C778D"/>
    <w:rsid w:val="003C77A6"/>
    <w:rsid w:val="003C7A40"/>
    <w:rsid w:val="003C7E44"/>
    <w:rsid w:val="003C7F70"/>
    <w:rsid w:val="003D01C0"/>
    <w:rsid w:val="003D031C"/>
    <w:rsid w:val="003D0870"/>
    <w:rsid w:val="003D0915"/>
    <w:rsid w:val="003D0A89"/>
    <w:rsid w:val="003D0DD0"/>
    <w:rsid w:val="003D12C7"/>
    <w:rsid w:val="003D1B2B"/>
    <w:rsid w:val="003D1B35"/>
    <w:rsid w:val="003D2056"/>
    <w:rsid w:val="003D23AF"/>
    <w:rsid w:val="003D274D"/>
    <w:rsid w:val="003D2C30"/>
    <w:rsid w:val="003D2CF0"/>
    <w:rsid w:val="003D2E7A"/>
    <w:rsid w:val="003D3826"/>
    <w:rsid w:val="003D3CC6"/>
    <w:rsid w:val="003D3DB4"/>
    <w:rsid w:val="003D40D3"/>
    <w:rsid w:val="003D4433"/>
    <w:rsid w:val="003D4C75"/>
    <w:rsid w:val="003D4E5B"/>
    <w:rsid w:val="003D53E3"/>
    <w:rsid w:val="003D543C"/>
    <w:rsid w:val="003D551A"/>
    <w:rsid w:val="003D5666"/>
    <w:rsid w:val="003D598F"/>
    <w:rsid w:val="003D59EC"/>
    <w:rsid w:val="003D5BC4"/>
    <w:rsid w:val="003D5C8B"/>
    <w:rsid w:val="003D6595"/>
    <w:rsid w:val="003D6B29"/>
    <w:rsid w:val="003D7BF1"/>
    <w:rsid w:val="003D7C79"/>
    <w:rsid w:val="003E01CC"/>
    <w:rsid w:val="003E01CD"/>
    <w:rsid w:val="003E082E"/>
    <w:rsid w:val="003E0835"/>
    <w:rsid w:val="003E103B"/>
    <w:rsid w:val="003E10C1"/>
    <w:rsid w:val="003E13E5"/>
    <w:rsid w:val="003E1B31"/>
    <w:rsid w:val="003E1F14"/>
    <w:rsid w:val="003E2103"/>
    <w:rsid w:val="003E223F"/>
    <w:rsid w:val="003E25A0"/>
    <w:rsid w:val="003E29FA"/>
    <w:rsid w:val="003E2EB2"/>
    <w:rsid w:val="003E3831"/>
    <w:rsid w:val="003E3BB4"/>
    <w:rsid w:val="003E3BC5"/>
    <w:rsid w:val="003E45A2"/>
    <w:rsid w:val="003E48EB"/>
    <w:rsid w:val="003E4A17"/>
    <w:rsid w:val="003E4B1B"/>
    <w:rsid w:val="003E4B89"/>
    <w:rsid w:val="003E504F"/>
    <w:rsid w:val="003E5192"/>
    <w:rsid w:val="003E54C3"/>
    <w:rsid w:val="003E6611"/>
    <w:rsid w:val="003E6A60"/>
    <w:rsid w:val="003E71CE"/>
    <w:rsid w:val="003E7447"/>
    <w:rsid w:val="003E7E7C"/>
    <w:rsid w:val="003F011D"/>
    <w:rsid w:val="003F0183"/>
    <w:rsid w:val="003F03FF"/>
    <w:rsid w:val="003F0702"/>
    <w:rsid w:val="003F0BC3"/>
    <w:rsid w:val="003F0E4A"/>
    <w:rsid w:val="003F1274"/>
    <w:rsid w:val="003F193B"/>
    <w:rsid w:val="003F22DF"/>
    <w:rsid w:val="003F25F9"/>
    <w:rsid w:val="003F26EC"/>
    <w:rsid w:val="003F295E"/>
    <w:rsid w:val="003F339B"/>
    <w:rsid w:val="003F345F"/>
    <w:rsid w:val="003F3A10"/>
    <w:rsid w:val="003F3C5F"/>
    <w:rsid w:val="003F42FF"/>
    <w:rsid w:val="003F4539"/>
    <w:rsid w:val="003F46B3"/>
    <w:rsid w:val="003F4C78"/>
    <w:rsid w:val="003F4FDD"/>
    <w:rsid w:val="003F5376"/>
    <w:rsid w:val="003F55A7"/>
    <w:rsid w:val="003F5651"/>
    <w:rsid w:val="003F64D6"/>
    <w:rsid w:val="003F671D"/>
    <w:rsid w:val="003F6C76"/>
    <w:rsid w:val="003F6CEC"/>
    <w:rsid w:val="003F7724"/>
    <w:rsid w:val="003F7894"/>
    <w:rsid w:val="00400801"/>
    <w:rsid w:val="00400960"/>
    <w:rsid w:val="0040098F"/>
    <w:rsid w:val="00400D1E"/>
    <w:rsid w:val="00401087"/>
    <w:rsid w:val="00401129"/>
    <w:rsid w:val="0040134F"/>
    <w:rsid w:val="004013BA"/>
    <w:rsid w:val="00401C0F"/>
    <w:rsid w:val="00401EE2"/>
    <w:rsid w:val="0040228A"/>
    <w:rsid w:val="00402356"/>
    <w:rsid w:val="00402547"/>
    <w:rsid w:val="004032A9"/>
    <w:rsid w:val="00403353"/>
    <w:rsid w:val="00403614"/>
    <w:rsid w:val="004037CE"/>
    <w:rsid w:val="00403A79"/>
    <w:rsid w:val="00403EF6"/>
    <w:rsid w:val="0040444C"/>
    <w:rsid w:val="00404EAF"/>
    <w:rsid w:val="00405277"/>
    <w:rsid w:val="0040570D"/>
    <w:rsid w:val="004057A3"/>
    <w:rsid w:val="004058D6"/>
    <w:rsid w:val="00405A5E"/>
    <w:rsid w:val="00405D18"/>
    <w:rsid w:val="004062AF"/>
    <w:rsid w:val="00406554"/>
    <w:rsid w:val="004065B1"/>
    <w:rsid w:val="004067F2"/>
    <w:rsid w:val="00406D7F"/>
    <w:rsid w:val="00406DC3"/>
    <w:rsid w:val="004073EE"/>
    <w:rsid w:val="004074D6"/>
    <w:rsid w:val="0040756C"/>
    <w:rsid w:val="00407816"/>
    <w:rsid w:val="004101D2"/>
    <w:rsid w:val="00410E73"/>
    <w:rsid w:val="00411241"/>
    <w:rsid w:val="004113F7"/>
    <w:rsid w:val="00411633"/>
    <w:rsid w:val="00411C46"/>
    <w:rsid w:val="004120C7"/>
    <w:rsid w:val="004129D7"/>
    <w:rsid w:val="004131C9"/>
    <w:rsid w:val="004135EA"/>
    <w:rsid w:val="00413709"/>
    <w:rsid w:val="00413727"/>
    <w:rsid w:val="00413871"/>
    <w:rsid w:val="00413898"/>
    <w:rsid w:val="00413DDB"/>
    <w:rsid w:val="00413F0B"/>
    <w:rsid w:val="0041449F"/>
    <w:rsid w:val="0041479A"/>
    <w:rsid w:val="004148E4"/>
    <w:rsid w:val="00414E18"/>
    <w:rsid w:val="004151DD"/>
    <w:rsid w:val="0041539D"/>
    <w:rsid w:val="004158FC"/>
    <w:rsid w:val="00415BEA"/>
    <w:rsid w:val="00415E34"/>
    <w:rsid w:val="00416448"/>
    <w:rsid w:val="0041694F"/>
    <w:rsid w:val="00416B51"/>
    <w:rsid w:val="00417073"/>
    <w:rsid w:val="00417312"/>
    <w:rsid w:val="00417469"/>
    <w:rsid w:val="0042057B"/>
    <w:rsid w:val="00420913"/>
    <w:rsid w:val="00420DE1"/>
    <w:rsid w:val="004210A3"/>
    <w:rsid w:val="00421133"/>
    <w:rsid w:val="00421260"/>
    <w:rsid w:val="0042134A"/>
    <w:rsid w:val="00421618"/>
    <w:rsid w:val="00422130"/>
    <w:rsid w:val="0042248F"/>
    <w:rsid w:val="00422BBA"/>
    <w:rsid w:val="004231D1"/>
    <w:rsid w:val="00423314"/>
    <w:rsid w:val="00423700"/>
    <w:rsid w:val="00423BD9"/>
    <w:rsid w:val="00424139"/>
    <w:rsid w:val="00424364"/>
    <w:rsid w:val="00424742"/>
    <w:rsid w:val="00424B1D"/>
    <w:rsid w:val="00425384"/>
    <w:rsid w:val="00425684"/>
    <w:rsid w:val="004263B0"/>
    <w:rsid w:val="004267D0"/>
    <w:rsid w:val="00426CEC"/>
    <w:rsid w:val="00426CFD"/>
    <w:rsid w:val="0042794E"/>
    <w:rsid w:val="00427E81"/>
    <w:rsid w:val="004304D6"/>
    <w:rsid w:val="0043054A"/>
    <w:rsid w:val="004307E1"/>
    <w:rsid w:val="0043086F"/>
    <w:rsid w:val="0043091F"/>
    <w:rsid w:val="0043104C"/>
    <w:rsid w:val="00431324"/>
    <w:rsid w:val="004315E1"/>
    <w:rsid w:val="0043176A"/>
    <w:rsid w:val="00431BDB"/>
    <w:rsid w:val="00431C77"/>
    <w:rsid w:val="00432709"/>
    <w:rsid w:val="00432A2B"/>
    <w:rsid w:val="00432CE1"/>
    <w:rsid w:val="004335D2"/>
    <w:rsid w:val="00433B66"/>
    <w:rsid w:val="00433DE6"/>
    <w:rsid w:val="00434742"/>
    <w:rsid w:val="00434CD9"/>
    <w:rsid w:val="004353CE"/>
    <w:rsid w:val="0043543F"/>
    <w:rsid w:val="004356C0"/>
    <w:rsid w:val="00435828"/>
    <w:rsid w:val="00435C0C"/>
    <w:rsid w:val="00435EFB"/>
    <w:rsid w:val="00435F65"/>
    <w:rsid w:val="0043635C"/>
    <w:rsid w:val="004366B7"/>
    <w:rsid w:val="004368D7"/>
    <w:rsid w:val="004373C7"/>
    <w:rsid w:val="00437BC2"/>
    <w:rsid w:val="00437C63"/>
    <w:rsid w:val="00437DF6"/>
    <w:rsid w:val="0044003A"/>
    <w:rsid w:val="0044013E"/>
    <w:rsid w:val="00440973"/>
    <w:rsid w:val="004409DC"/>
    <w:rsid w:val="00440E09"/>
    <w:rsid w:val="00441171"/>
    <w:rsid w:val="004411ED"/>
    <w:rsid w:val="004414D4"/>
    <w:rsid w:val="004420A9"/>
    <w:rsid w:val="004425E9"/>
    <w:rsid w:val="00442A81"/>
    <w:rsid w:val="00442ED0"/>
    <w:rsid w:val="0044304F"/>
    <w:rsid w:val="004439B1"/>
    <w:rsid w:val="00443C80"/>
    <w:rsid w:val="004440B1"/>
    <w:rsid w:val="004444AC"/>
    <w:rsid w:val="00444DE5"/>
    <w:rsid w:val="00444E36"/>
    <w:rsid w:val="004456F7"/>
    <w:rsid w:val="004458DF"/>
    <w:rsid w:val="00445EE1"/>
    <w:rsid w:val="00445F31"/>
    <w:rsid w:val="0044643F"/>
    <w:rsid w:val="0044691A"/>
    <w:rsid w:val="00446AE4"/>
    <w:rsid w:val="00446CBC"/>
    <w:rsid w:val="0044777B"/>
    <w:rsid w:val="0044787F"/>
    <w:rsid w:val="004479D5"/>
    <w:rsid w:val="00447B32"/>
    <w:rsid w:val="00447EC0"/>
    <w:rsid w:val="0045048C"/>
    <w:rsid w:val="00450C18"/>
    <w:rsid w:val="00450C49"/>
    <w:rsid w:val="00450C65"/>
    <w:rsid w:val="004511FC"/>
    <w:rsid w:val="004514D9"/>
    <w:rsid w:val="0045179D"/>
    <w:rsid w:val="00451932"/>
    <w:rsid w:val="00451ED7"/>
    <w:rsid w:val="004522C5"/>
    <w:rsid w:val="00452799"/>
    <w:rsid w:val="00452826"/>
    <w:rsid w:val="004529A2"/>
    <w:rsid w:val="00453567"/>
    <w:rsid w:val="00453665"/>
    <w:rsid w:val="00453710"/>
    <w:rsid w:val="0045383A"/>
    <w:rsid w:val="00453A11"/>
    <w:rsid w:val="00453B79"/>
    <w:rsid w:val="00453DF6"/>
    <w:rsid w:val="004552AA"/>
    <w:rsid w:val="0045633D"/>
    <w:rsid w:val="00456912"/>
    <w:rsid w:val="00457241"/>
    <w:rsid w:val="00457723"/>
    <w:rsid w:val="0045787D"/>
    <w:rsid w:val="00457956"/>
    <w:rsid w:val="00457D91"/>
    <w:rsid w:val="00457E1E"/>
    <w:rsid w:val="00460452"/>
    <w:rsid w:val="004607FD"/>
    <w:rsid w:val="00460D8C"/>
    <w:rsid w:val="00461489"/>
    <w:rsid w:val="004614D0"/>
    <w:rsid w:val="004621EC"/>
    <w:rsid w:val="00462685"/>
    <w:rsid w:val="004627FD"/>
    <w:rsid w:val="0046284C"/>
    <w:rsid w:val="00462AED"/>
    <w:rsid w:val="00462FC4"/>
    <w:rsid w:val="00463A8C"/>
    <w:rsid w:val="00463C61"/>
    <w:rsid w:val="004640F4"/>
    <w:rsid w:val="00464447"/>
    <w:rsid w:val="004647AA"/>
    <w:rsid w:val="004647B4"/>
    <w:rsid w:val="00464ABC"/>
    <w:rsid w:val="004659FC"/>
    <w:rsid w:val="00465B05"/>
    <w:rsid w:val="00465F1D"/>
    <w:rsid w:val="00465F26"/>
    <w:rsid w:val="00466CBF"/>
    <w:rsid w:val="0046747C"/>
    <w:rsid w:val="00467A3E"/>
    <w:rsid w:val="00467C7B"/>
    <w:rsid w:val="00467DC5"/>
    <w:rsid w:val="00467ED4"/>
    <w:rsid w:val="00467FEE"/>
    <w:rsid w:val="00470416"/>
    <w:rsid w:val="00470652"/>
    <w:rsid w:val="00470B9B"/>
    <w:rsid w:val="00470DD5"/>
    <w:rsid w:val="00471021"/>
    <w:rsid w:val="0047133E"/>
    <w:rsid w:val="0047135B"/>
    <w:rsid w:val="004716D3"/>
    <w:rsid w:val="00471A7B"/>
    <w:rsid w:val="00471ACD"/>
    <w:rsid w:val="00471C4D"/>
    <w:rsid w:val="00471F1C"/>
    <w:rsid w:val="004720CC"/>
    <w:rsid w:val="004722FF"/>
    <w:rsid w:val="004727F3"/>
    <w:rsid w:val="00472983"/>
    <w:rsid w:val="00472EF3"/>
    <w:rsid w:val="00472F22"/>
    <w:rsid w:val="0047327C"/>
    <w:rsid w:val="00473A5D"/>
    <w:rsid w:val="00474144"/>
    <w:rsid w:val="00474624"/>
    <w:rsid w:val="00475671"/>
    <w:rsid w:val="0047569A"/>
    <w:rsid w:val="00475A0F"/>
    <w:rsid w:val="00475C4C"/>
    <w:rsid w:val="004763C9"/>
    <w:rsid w:val="00476607"/>
    <w:rsid w:val="00476CAE"/>
    <w:rsid w:val="00476F1D"/>
    <w:rsid w:val="00477EAD"/>
    <w:rsid w:val="00480219"/>
    <w:rsid w:val="004802EC"/>
    <w:rsid w:val="004804CA"/>
    <w:rsid w:val="004806DB"/>
    <w:rsid w:val="00480A10"/>
    <w:rsid w:val="00481216"/>
    <w:rsid w:val="00481D0B"/>
    <w:rsid w:val="00481DC4"/>
    <w:rsid w:val="0048263B"/>
    <w:rsid w:val="0048332A"/>
    <w:rsid w:val="004833C3"/>
    <w:rsid w:val="004837F4"/>
    <w:rsid w:val="00483BD5"/>
    <w:rsid w:val="00483FFC"/>
    <w:rsid w:val="0048409C"/>
    <w:rsid w:val="004841C1"/>
    <w:rsid w:val="00485098"/>
    <w:rsid w:val="00485259"/>
    <w:rsid w:val="00485759"/>
    <w:rsid w:val="00485796"/>
    <w:rsid w:val="0048627E"/>
    <w:rsid w:val="0048692A"/>
    <w:rsid w:val="004869C5"/>
    <w:rsid w:val="0048765A"/>
    <w:rsid w:val="00487CD2"/>
    <w:rsid w:val="00487FB6"/>
    <w:rsid w:val="00490060"/>
    <w:rsid w:val="004902A2"/>
    <w:rsid w:val="00490650"/>
    <w:rsid w:val="00490F73"/>
    <w:rsid w:val="00491607"/>
    <w:rsid w:val="00492117"/>
    <w:rsid w:val="0049250B"/>
    <w:rsid w:val="004926A6"/>
    <w:rsid w:val="004926F5"/>
    <w:rsid w:val="004928E4"/>
    <w:rsid w:val="00492B9A"/>
    <w:rsid w:val="00492F58"/>
    <w:rsid w:val="004933DC"/>
    <w:rsid w:val="00493C9F"/>
    <w:rsid w:val="00493EA3"/>
    <w:rsid w:val="00493FB4"/>
    <w:rsid w:val="0049458F"/>
    <w:rsid w:val="00494F7E"/>
    <w:rsid w:val="0049525F"/>
    <w:rsid w:val="004952E4"/>
    <w:rsid w:val="004954A6"/>
    <w:rsid w:val="004954CE"/>
    <w:rsid w:val="00495B2E"/>
    <w:rsid w:val="004963DB"/>
    <w:rsid w:val="004964CE"/>
    <w:rsid w:val="00496752"/>
    <w:rsid w:val="00496D2B"/>
    <w:rsid w:val="004971FB"/>
    <w:rsid w:val="00497D47"/>
    <w:rsid w:val="004A03CB"/>
    <w:rsid w:val="004A0758"/>
    <w:rsid w:val="004A0968"/>
    <w:rsid w:val="004A0C45"/>
    <w:rsid w:val="004A0F00"/>
    <w:rsid w:val="004A11EE"/>
    <w:rsid w:val="004A159A"/>
    <w:rsid w:val="004A16E6"/>
    <w:rsid w:val="004A1922"/>
    <w:rsid w:val="004A1C5A"/>
    <w:rsid w:val="004A208F"/>
    <w:rsid w:val="004A2C90"/>
    <w:rsid w:val="004A329C"/>
    <w:rsid w:val="004A35AE"/>
    <w:rsid w:val="004A3D24"/>
    <w:rsid w:val="004A3D26"/>
    <w:rsid w:val="004A4018"/>
    <w:rsid w:val="004A41FA"/>
    <w:rsid w:val="004A4303"/>
    <w:rsid w:val="004A4E9B"/>
    <w:rsid w:val="004A4F69"/>
    <w:rsid w:val="004A595C"/>
    <w:rsid w:val="004A5F8C"/>
    <w:rsid w:val="004A6141"/>
    <w:rsid w:val="004A6493"/>
    <w:rsid w:val="004A6590"/>
    <w:rsid w:val="004A6639"/>
    <w:rsid w:val="004A66B1"/>
    <w:rsid w:val="004A70F4"/>
    <w:rsid w:val="004A75D1"/>
    <w:rsid w:val="004A76C5"/>
    <w:rsid w:val="004A76FC"/>
    <w:rsid w:val="004A77DD"/>
    <w:rsid w:val="004A78B6"/>
    <w:rsid w:val="004A7BC8"/>
    <w:rsid w:val="004A7F48"/>
    <w:rsid w:val="004A7FE5"/>
    <w:rsid w:val="004B052F"/>
    <w:rsid w:val="004B0B3F"/>
    <w:rsid w:val="004B0C17"/>
    <w:rsid w:val="004B134A"/>
    <w:rsid w:val="004B13C3"/>
    <w:rsid w:val="004B175F"/>
    <w:rsid w:val="004B1A6A"/>
    <w:rsid w:val="004B240F"/>
    <w:rsid w:val="004B2A9C"/>
    <w:rsid w:val="004B39F3"/>
    <w:rsid w:val="004B45BB"/>
    <w:rsid w:val="004B45DC"/>
    <w:rsid w:val="004B46B2"/>
    <w:rsid w:val="004B471A"/>
    <w:rsid w:val="004B48D9"/>
    <w:rsid w:val="004B4B3D"/>
    <w:rsid w:val="004B4D9D"/>
    <w:rsid w:val="004B4DD2"/>
    <w:rsid w:val="004B4E42"/>
    <w:rsid w:val="004B4FAE"/>
    <w:rsid w:val="004B4FF0"/>
    <w:rsid w:val="004B5031"/>
    <w:rsid w:val="004B50DA"/>
    <w:rsid w:val="004B53D1"/>
    <w:rsid w:val="004B5413"/>
    <w:rsid w:val="004B541B"/>
    <w:rsid w:val="004B5BDF"/>
    <w:rsid w:val="004B5C08"/>
    <w:rsid w:val="004B60C5"/>
    <w:rsid w:val="004B6289"/>
    <w:rsid w:val="004B6D6B"/>
    <w:rsid w:val="004B74EF"/>
    <w:rsid w:val="004B7531"/>
    <w:rsid w:val="004B793D"/>
    <w:rsid w:val="004B7C47"/>
    <w:rsid w:val="004B7D19"/>
    <w:rsid w:val="004B7D75"/>
    <w:rsid w:val="004C0327"/>
    <w:rsid w:val="004C0BDB"/>
    <w:rsid w:val="004C190B"/>
    <w:rsid w:val="004C2899"/>
    <w:rsid w:val="004C2E45"/>
    <w:rsid w:val="004C3309"/>
    <w:rsid w:val="004C39A3"/>
    <w:rsid w:val="004C3C24"/>
    <w:rsid w:val="004C3D9D"/>
    <w:rsid w:val="004C4282"/>
    <w:rsid w:val="004C498A"/>
    <w:rsid w:val="004C4A26"/>
    <w:rsid w:val="004C4E4B"/>
    <w:rsid w:val="004C4EC9"/>
    <w:rsid w:val="004C5205"/>
    <w:rsid w:val="004C5B6A"/>
    <w:rsid w:val="004C68A6"/>
    <w:rsid w:val="004C6B08"/>
    <w:rsid w:val="004C6BF9"/>
    <w:rsid w:val="004C7140"/>
    <w:rsid w:val="004C792C"/>
    <w:rsid w:val="004C7B41"/>
    <w:rsid w:val="004D04C5"/>
    <w:rsid w:val="004D084C"/>
    <w:rsid w:val="004D0CC0"/>
    <w:rsid w:val="004D1029"/>
    <w:rsid w:val="004D1A2B"/>
    <w:rsid w:val="004D233E"/>
    <w:rsid w:val="004D234D"/>
    <w:rsid w:val="004D24D0"/>
    <w:rsid w:val="004D282F"/>
    <w:rsid w:val="004D327B"/>
    <w:rsid w:val="004D3425"/>
    <w:rsid w:val="004D3449"/>
    <w:rsid w:val="004D3C3B"/>
    <w:rsid w:val="004D3DCF"/>
    <w:rsid w:val="004D406E"/>
    <w:rsid w:val="004D4750"/>
    <w:rsid w:val="004D4BBE"/>
    <w:rsid w:val="004D4C7B"/>
    <w:rsid w:val="004D4D33"/>
    <w:rsid w:val="004D4DDA"/>
    <w:rsid w:val="004D5224"/>
    <w:rsid w:val="004D577B"/>
    <w:rsid w:val="004D5910"/>
    <w:rsid w:val="004D6324"/>
    <w:rsid w:val="004D643F"/>
    <w:rsid w:val="004D73BD"/>
    <w:rsid w:val="004D7BB2"/>
    <w:rsid w:val="004E020D"/>
    <w:rsid w:val="004E03AB"/>
    <w:rsid w:val="004E0B52"/>
    <w:rsid w:val="004E1384"/>
    <w:rsid w:val="004E192C"/>
    <w:rsid w:val="004E1F93"/>
    <w:rsid w:val="004E25CB"/>
    <w:rsid w:val="004E29C7"/>
    <w:rsid w:val="004E2D12"/>
    <w:rsid w:val="004E2DDA"/>
    <w:rsid w:val="004E332B"/>
    <w:rsid w:val="004E34F0"/>
    <w:rsid w:val="004E3658"/>
    <w:rsid w:val="004E38E1"/>
    <w:rsid w:val="004E3B4A"/>
    <w:rsid w:val="004E3D30"/>
    <w:rsid w:val="004E3F56"/>
    <w:rsid w:val="004E3FD9"/>
    <w:rsid w:val="004E43F0"/>
    <w:rsid w:val="004E46DA"/>
    <w:rsid w:val="004E4EDC"/>
    <w:rsid w:val="004E5B6F"/>
    <w:rsid w:val="004E5D13"/>
    <w:rsid w:val="004E5DC8"/>
    <w:rsid w:val="004E605F"/>
    <w:rsid w:val="004E6586"/>
    <w:rsid w:val="004E666B"/>
    <w:rsid w:val="004E787E"/>
    <w:rsid w:val="004E78DD"/>
    <w:rsid w:val="004E7A28"/>
    <w:rsid w:val="004E7B1E"/>
    <w:rsid w:val="004E7FC1"/>
    <w:rsid w:val="004F010B"/>
    <w:rsid w:val="004F0470"/>
    <w:rsid w:val="004F0D65"/>
    <w:rsid w:val="004F0FCE"/>
    <w:rsid w:val="004F1213"/>
    <w:rsid w:val="004F1391"/>
    <w:rsid w:val="004F166B"/>
    <w:rsid w:val="004F1908"/>
    <w:rsid w:val="004F2415"/>
    <w:rsid w:val="004F24F2"/>
    <w:rsid w:val="004F25C8"/>
    <w:rsid w:val="004F28DD"/>
    <w:rsid w:val="004F2983"/>
    <w:rsid w:val="004F2C50"/>
    <w:rsid w:val="004F2F63"/>
    <w:rsid w:val="004F42D6"/>
    <w:rsid w:val="004F5340"/>
    <w:rsid w:val="004F5548"/>
    <w:rsid w:val="004F574E"/>
    <w:rsid w:val="004F60B9"/>
    <w:rsid w:val="004F6196"/>
    <w:rsid w:val="004F624F"/>
    <w:rsid w:val="004F64D3"/>
    <w:rsid w:val="004F6573"/>
    <w:rsid w:val="004F6725"/>
    <w:rsid w:val="004F6BC6"/>
    <w:rsid w:val="004F7162"/>
    <w:rsid w:val="004F7AC9"/>
    <w:rsid w:val="004F7CB8"/>
    <w:rsid w:val="005009B0"/>
    <w:rsid w:val="00500E59"/>
    <w:rsid w:val="005010C8"/>
    <w:rsid w:val="00501265"/>
    <w:rsid w:val="005016DA"/>
    <w:rsid w:val="00501B40"/>
    <w:rsid w:val="00501E19"/>
    <w:rsid w:val="005020A5"/>
    <w:rsid w:val="005026DC"/>
    <w:rsid w:val="0050368A"/>
    <w:rsid w:val="00503D39"/>
    <w:rsid w:val="00504B63"/>
    <w:rsid w:val="00504B6B"/>
    <w:rsid w:val="005052C7"/>
    <w:rsid w:val="005054B5"/>
    <w:rsid w:val="0050550B"/>
    <w:rsid w:val="00506584"/>
    <w:rsid w:val="00506A6A"/>
    <w:rsid w:val="00506C2A"/>
    <w:rsid w:val="00507257"/>
    <w:rsid w:val="0050783A"/>
    <w:rsid w:val="005101A0"/>
    <w:rsid w:val="0051049F"/>
    <w:rsid w:val="00510A46"/>
    <w:rsid w:val="00510EBB"/>
    <w:rsid w:val="005118B7"/>
    <w:rsid w:val="00511A8A"/>
    <w:rsid w:val="005120D7"/>
    <w:rsid w:val="005127FB"/>
    <w:rsid w:val="00512A45"/>
    <w:rsid w:val="0051324C"/>
    <w:rsid w:val="00513AC6"/>
    <w:rsid w:val="00513BC7"/>
    <w:rsid w:val="00513BF5"/>
    <w:rsid w:val="00513F6B"/>
    <w:rsid w:val="00514886"/>
    <w:rsid w:val="005149C4"/>
    <w:rsid w:val="00514CAC"/>
    <w:rsid w:val="00515299"/>
    <w:rsid w:val="00515337"/>
    <w:rsid w:val="0051595B"/>
    <w:rsid w:val="005159DF"/>
    <w:rsid w:val="00515C8E"/>
    <w:rsid w:val="00515D5E"/>
    <w:rsid w:val="00515FD2"/>
    <w:rsid w:val="00516816"/>
    <w:rsid w:val="00516BCE"/>
    <w:rsid w:val="00517042"/>
    <w:rsid w:val="0051755D"/>
    <w:rsid w:val="0051779C"/>
    <w:rsid w:val="005179FD"/>
    <w:rsid w:val="00517A21"/>
    <w:rsid w:val="00517C82"/>
    <w:rsid w:val="00517CD2"/>
    <w:rsid w:val="00517EAE"/>
    <w:rsid w:val="005206D1"/>
    <w:rsid w:val="00520E94"/>
    <w:rsid w:val="005210C4"/>
    <w:rsid w:val="005210DD"/>
    <w:rsid w:val="00521264"/>
    <w:rsid w:val="005214A1"/>
    <w:rsid w:val="00521BE6"/>
    <w:rsid w:val="00522132"/>
    <w:rsid w:val="00522199"/>
    <w:rsid w:val="005222BF"/>
    <w:rsid w:val="0052231E"/>
    <w:rsid w:val="005226F5"/>
    <w:rsid w:val="00522AA3"/>
    <w:rsid w:val="00522B3F"/>
    <w:rsid w:val="00522CE6"/>
    <w:rsid w:val="00522ED0"/>
    <w:rsid w:val="00523196"/>
    <w:rsid w:val="0052319A"/>
    <w:rsid w:val="0052370E"/>
    <w:rsid w:val="0052388A"/>
    <w:rsid w:val="00523BCB"/>
    <w:rsid w:val="00523D44"/>
    <w:rsid w:val="00524775"/>
    <w:rsid w:val="00524D9E"/>
    <w:rsid w:val="00524EC6"/>
    <w:rsid w:val="00524F9D"/>
    <w:rsid w:val="00524FD1"/>
    <w:rsid w:val="0052501A"/>
    <w:rsid w:val="005251D3"/>
    <w:rsid w:val="005261A8"/>
    <w:rsid w:val="00526AC9"/>
    <w:rsid w:val="00526B9A"/>
    <w:rsid w:val="00526D21"/>
    <w:rsid w:val="00526ED9"/>
    <w:rsid w:val="0052739A"/>
    <w:rsid w:val="0052765D"/>
    <w:rsid w:val="00527723"/>
    <w:rsid w:val="00527E65"/>
    <w:rsid w:val="005302D7"/>
    <w:rsid w:val="00530736"/>
    <w:rsid w:val="005307D4"/>
    <w:rsid w:val="00530BB0"/>
    <w:rsid w:val="00530DB8"/>
    <w:rsid w:val="005312E2"/>
    <w:rsid w:val="00531320"/>
    <w:rsid w:val="005315A4"/>
    <w:rsid w:val="00532033"/>
    <w:rsid w:val="0053224B"/>
    <w:rsid w:val="00532273"/>
    <w:rsid w:val="00532391"/>
    <w:rsid w:val="00532745"/>
    <w:rsid w:val="00532B25"/>
    <w:rsid w:val="00532DED"/>
    <w:rsid w:val="0053341B"/>
    <w:rsid w:val="00533641"/>
    <w:rsid w:val="00533953"/>
    <w:rsid w:val="00533FE0"/>
    <w:rsid w:val="005344A9"/>
    <w:rsid w:val="00534B01"/>
    <w:rsid w:val="00534FA9"/>
    <w:rsid w:val="005356DF"/>
    <w:rsid w:val="005356FC"/>
    <w:rsid w:val="00535AC6"/>
    <w:rsid w:val="00535B38"/>
    <w:rsid w:val="005373DF"/>
    <w:rsid w:val="005375E9"/>
    <w:rsid w:val="00540163"/>
    <w:rsid w:val="005401A0"/>
    <w:rsid w:val="0054075F"/>
    <w:rsid w:val="00540B84"/>
    <w:rsid w:val="00540DED"/>
    <w:rsid w:val="00540E4B"/>
    <w:rsid w:val="0054106C"/>
    <w:rsid w:val="00541119"/>
    <w:rsid w:val="005417B3"/>
    <w:rsid w:val="00541AF9"/>
    <w:rsid w:val="00541D01"/>
    <w:rsid w:val="00541D08"/>
    <w:rsid w:val="00541F65"/>
    <w:rsid w:val="0054219F"/>
    <w:rsid w:val="005426BC"/>
    <w:rsid w:val="005427E3"/>
    <w:rsid w:val="005429A7"/>
    <w:rsid w:val="00542C78"/>
    <w:rsid w:val="00542CCE"/>
    <w:rsid w:val="005430B9"/>
    <w:rsid w:val="0054353E"/>
    <w:rsid w:val="00543878"/>
    <w:rsid w:val="00544257"/>
    <w:rsid w:val="0054474A"/>
    <w:rsid w:val="00544A08"/>
    <w:rsid w:val="00544ABE"/>
    <w:rsid w:val="00544C25"/>
    <w:rsid w:val="00544EDA"/>
    <w:rsid w:val="005451EF"/>
    <w:rsid w:val="00545512"/>
    <w:rsid w:val="005461A4"/>
    <w:rsid w:val="00546A9C"/>
    <w:rsid w:val="00546F04"/>
    <w:rsid w:val="00546F77"/>
    <w:rsid w:val="005475E8"/>
    <w:rsid w:val="005476DA"/>
    <w:rsid w:val="00550053"/>
    <w:rsid w:val="0055019E"/>
    <w:rsid w:val="0055067E"/>
    <w:rsid w:val="00550B71"/>
    <w:rsid w:val="00551237"/>
    <w:rsid w:val="00551946"/>
    <w:rsid w:val="00552379"/>
    <w:rsid w:val="0055264A"/>
    <w:rsid w:val="005526CE"/>
    <w:rsid w:val="00553260"/>
    <w:rsid w:val="0055340E"/>
    <w:rsid w:val="0055359B"/>
    <w:rsid w:val="0055439A"/>
    <w:rsid w:val="00554452"/>
    <w:rsid w:val="00554453"/>
    <w:rsid w:val="005549BD"/>
    <w:rsid w:val="005554DD"/>
    <w:rsid w:val="00555862"/>
    <w:rsid w:val="00555C1A"/>
    <w:rsid w:val="00555CC5"/>
    <w:rsid w:val="00556025"/>
    <w:rsid w:val="005560A5"/>
    <w:rsid w:val="005568C2"/>
    <w:rsid w:val="00556C9C"/>
    <w:rsid w:val="00557BD3"/>
    <w:rsid w:val="00557F2E"/>
    <w:rsid w:val="00560144"/>
    <w:rsid w:val="0056017D"/>
    <w:rsid w:val="00560420"/>
    <w:rsid w:val="005609CA"/>
    <w:rsid w:val="00560A95"/>
    <w:rsid w:val="00561418"/>
    <w:rsid w:val="0056191A"/>
    <w:rsid w:val="00561DCA"/>
    <w:rsid w:val="00562DC6"/>
    <w:rsid w:val="005634C3"/>
    <w:rsid w:val="0056375D"/>
    <w:rsid w:val="00563A4A"/>
    <w:rsid w:val="005640D7"/>
    <w:rsid w:val="0056416F"/>
    <w:rsid w:val="00564923"/>
    <w:rsid w:val="00564B96"/>
    <w:rsid w:val="005657EE"/>
    <w:rsid w:val="005658F3"/>
    <w:rsid w:val="0056591E"/>
    <w:rsid w:val="005659E3"/>
    <w:rsid w:val="00565CB2"/>
    <w:rsid w:val="00566A2A"/>
    <w:rsid w:val="00567A72"/>
    <w:rsid w:val="005700BF"/>
    <w:rsid w:val="005703ED"/>
    <w:rsid w:val="00570825"/>
    <w:rsid w:val="00570E5B"/>
    <w:rsid w:val="00570F86"/>
    <w:rsid w:val="00571352"/>
    <w:rsid w:val="00571BDD"/>
    <w:rsid w:val="00571DF0"/>
    <w:rsid w:val="00572076"/>
    <w:rsid w:val="005724E1"/>
    <w:rsid w:val="00572582"/>
    <w:rsid w:val="00572C29"/>
    <w:rsid w:val="00572CFB"/>
    <w:rsid w:val="005738C7"/>
    <w:rsid w:val="00573B2B"/>
    <w:rsid w:val="00573DE5"/>
    <w:rsid w:val="005740B5"/>
    <w:rsid w:val="005743F6"/>
    <w:rsid w:val="00574EA6"/>
    <w:rsid w:val="00575294"/>
    <w:rsid w:val="005752F5"/>
    <w:rsid w:val="005756FD"/>
    <w:rsid w:val="00575E09"/>
    <w:rsid w:val="00576434"/>
    <w:rsid w:val="00576FDA"/>
    <w:rsid w:val="0057751A"/>
    <w:rsid w:val="00577665"/>
    <w:rsid w:val="00577698"/>
    <w:rsid w:val="005776BE"/>
    <w:rsid w:val="00577750"/>
    <w:rsid w:val="00577949"/>
    <w:rsid w:val="00577D55"/>
    <w:rsid w:val="00580320"/>
    <w:rsid w:val="005804FB"/>
    <w:rsid w:val="005806C6"/>
    <w:rsid w:val="0058080A"/>
    <w:rsid w:val="00580A89"/>
    <w:rsid w:val="00580C9E"/>
    <w:rsid w:val="00580CC5"/>
    <w:rsid w:val="00580DBD"/>
    <w:rsid w:val="00580FA6"/>
    <w:rsid w:val="0058129B"/>
    <w:rsid w:val="0058159A"/>
    <w:rsid w:val="00582A90"/>
    <w:rsid w:val="00582D9A"/>
    <w:rsid w:val="00582DC1"/>
    <w:rsid w:val="005830B4"/>
    <w:rsid w:val="005833BB"/>
    <w:rsid w:val="005834C9"/>
    <w:rsid w:val="005837E9"/>
    <w:rsid w:val="005839D5"/>
    <w:rsid w:val="00583F42"/>
    <w:rsid w:val="00583F92"/>
    <w:rsid w:val="005840C0"/>
    <w:rsid w:val="00584C4E"/>
    <w:rsid w:val="005850AE"/>
    <w:rsid w:val="00585674"/>
    <w:rsid w:val="005860C4"/>
    <w:rsid w:val="005860DF"/>
    <w:rsid w:val="00586BFF"/>
    <w:rsid w:val="00586D6D"/>
    <w:rsid w:val="005870FA"/>
    <w:rsid w:val="0058784A"/>
    <w:rsid w:val="005900CB"/>
    <w:rsid w:val="00590BBA"/>
    <w:rsid w:val="00592C1F"/>
    <w:rsid w:val="00593ABE"/>
    <w:rsid w:val="0059407C"/>
    <w:rsid w:val="005944A8"/>
    <w:rsid w:val="0059454C"/>
    <w:rsid w:val="00594996"/>
    <w:rsid w:val="00594A3F"/>
    <w:rsid w:val="00594C4D"/>
    <w:rsid w:val="0059550C"/>
    <w:rsid w:val="005955C4"/>
    <w:rsid w:val="0059565A"/>
    <w:rsid w:val="00595B14"/>
    <w:rsid w:val="00595C4B"/>
    <w:rsid w:val="00595FBE"/>
    <w:rsid w:val="005963B5"/>
    <w:rsid w:val="00596730"/>
    <w:rsid w:val="00596958"/>
    <w:rsid w:val="00596AE3"/>
    <w:rsid w:val="00597195"/>
    <w:rsid w:val="00597482"/>
    <w:rsid w:val="00597C96"/>
    <w:rsid w:val="005A0002"/>
    <w:rsid w:val="005A028E"/>
    <w:rsid w:val="005A0DF9"/>
    <w:rsid w:val="005A0F47"/>
    <w:rsid w:val="005A1067"/>
    <w:rsid w:val="005A19D6"/>
    <w:rsid w:val="005A1C11"/>
    <w:rsid w:val="005A20F8"/>
    <w:rsid w:val="005A2749"/>
    <w:rsid w:val="005A2932"/>
    <w:rsid w:val="005A29DF"/>
    <w:rsid w:val="005A2EF4"/>
    <w:rsid w:val="005A30BC"/>
    <w:rsid w:val="005A33CB"/>
    <w:rsid w:val="005A34F4"/>
    <w:rsid w:val="005A355D"/>
    <w:rsid w:val="005A384B"/>
    <w:rsid w:val="005A3A0A"/>
    <w:rsid w:val="005A3C08"/>
    <w:rsid w:val="005A41E6"/>
    <w:rsid w:val="005A435C"/>
    <w:rsid w:val="005A43EF"/>
    <w:rsid w:val="005A46D7"/>
    <w:rsid w:val="005A48A5"/>
    <w:rsid w:val="005A4C15"/>
    <w:rsid w:val="005A509F"/>
    <w:rsid w:val="005A50AE"/>
    <w:rsid w:val="005A5F82"/>
    <w:rsid w:val="005A6207"/>
    <w:rsid w:val="005A6AEF"/>
    <w:rsid w:val="005A6E84"/>
    <w:rsid w:val="005A70EB"/>
    <w:rsid w:val="005A7199"/>
    <w:rsid w:val="005A722D"/>
    <w:rsid w:val="005A7A0E"/>
    <w:rsid w:val="005A7B8B"/>
    <w:rsid w:val="005A7C3C"/>
    <w:rsid w:val="005A7C9E"/>
    <w:rsid w:val="005B0BDC"/>
    <w:rsid w:val="005B126F"/>
    <w:rsid w:val="005B14E9"/>
    <w:rsid w:val="005B17B3"/>
    <w:rsid w:val="005B19C4"/>
    <w:rsid w:val="005B223B"/>
    <w:rsid w:val="005B23F0"/>
    <w:rsid w:val="005B260F"/>
    <w:rsid w:val="005B2C06"/>
    <w:rsid w:val="005B3552"/>
    <w:rsid w:val="005B3AA2"/>
    <w:rsid w:val="005B3E84"/>
    <w:rsid w:val="005B3E92"/>
    <w:rsid w:val="005B3F07"/>
    <w:rsid w:val="005B406B"/>
    <w:rsid w:val="005B449B"/>
    <w:rsid w:val="005B458F"/>
    <w:rsid w:val="005B4848"/>
    <w:rsid w:val="005B4EEA"/>
    <w:rsid w:val="005B5528"/>
    <w:rsid w:val="005B5A87"/>
    <w:rsid w:val="005B6144"/>
    <w:rsid w:val="005B63CC"/>
    <w:rsid w:val="005B7B9D"/>
    <w:rsid w:val="005B7EE7"/>
    <w:rsid w:val="005C01CE"/>
    <w:rsid w:val="005C01EE"/>
    <w:rsid w:val="005C0490"/>
    <w:rsid w:val="005C080A"/>
    <w:rsid w:val="005C0819"/>
    <w:rsid w:val="005C0D0F"/>
    <w:rsid w:val="005C0D55"/>
    <w:rsid w:val="005C10B0"/>
    <w:rsid w:val="005C11D5"/>
    <w:rsid w:val="005C2348"/>
    <w:rsid w:val="005C2742"/>
    <w:rsid w:val="005C3425"/>
    <w:rsid w:val="005C34EC"/>
    <w:rsid w:val="005C360F"/>
    <w:rsid w:val="005C3ADE"/>
    <w:rsid w:val="005C3B3A"/>
    <w:rsid w:val="005C3F12"/>
    <w:rsid w:val="005C42D0"/>
    <w:rsid w:val="005C4F5A"/>
    <w:rsid w:val="005C4FCE"/>
    <w:rsid w:val="005C51B2"/>
    <w:rsid w:val="005C57D4"/>
    <w:rsid w:val="005C5853"/>
    <w:rsid w:val="005C686B"/>
    <w:rsid w:val="005C6EC9"/>
    <w:rsid w:val="005C7250"/>
    <w:rsid w:val="005C7791"/>
    <w:rsid w:val="005C7814"/>
    <w:rsid w:val="005C7A42"/>
    <w:rsid w:val="005C7DA4"/>
    <w:rsid w:val="005C7FB4"/>
    <w:rsid w:val="005D0A92"/>
    <w:rsid w:val="005D10DC"/>
    <w:rsid w:val="005D16CB"/>
    <w:rsid w:val="005D1AFC"/>
    <w:rsid w:val="005D1BA1"/>
    <w:rsid w:val="005D31D8"/>
    <w:rsid w:val="005D3200"/>
    <w:rsid w:val="005D3ADD"/>
    <w:rsid w:val="005D3B01"/>
    <w:rsid w:val="005D3B6D"/>
    <w:rsid w:val="005D3BC6"/>
    <w:rsid w:val="005D3E6E"/>
    <w:rsid w:val="005D3EEE"/>
    <w:rsid w:val="005D40C8"/>
    <w:rsid w:val="005D46D7"/>
    <w:rsid w:val="005D4D5E"/>
    <w:rsid w:val="005D4EA0"/>
    <w:rsid w:val="005D50DB"/>
    <w:rsid w:val="005D52CF"/>
    <w:rsid w:val="005D5F7D"/>
    <w:rsid w:val="005D64E5"/>
    <w:rsid w:val="005D6973"/>
    <w:rsid w:val="005D69D3"/>
    <w:rsid w:val="005D771C"/>
    <w:rsid w:val="005D7782"/>
    <w:rsid w:val="005D78F0"/>
    <w:rsid w:val="005E0D11"/>
    <w:rsid w:val="005E1700"/>
    <w:rsid w:val="005E181E"/>
    <w:rsid w:val="005E19E4"/>
    <w:rsid w:val="005E1CF1"/>
    <w:rsid w:val="005E20B0"/>
    <w:rsid w:val="005E23F1"/>
    <w:rsid w:val="005E2D95"/>
    <w:rsid w:val="005E2FE8"/>
    <w:rsid w:val="005E411D"/>
    <w:rsid w:val="005E4473"/>
    <w:rsid w:val="005E4A24"/>
    <w:rsid w:val="005E4C2B"/>
    <w:rsid w:val="005E503B"/>
    <w:rsid w:val="005E5180"/>
    <w:rsid w:val="005E5196"/>
    <w:rsid w:val="005E53C4"/>
    <w:rsid w:val="005E5611"/>
    <w:rsid w:val="005E583A"/>
    <w:rsid w:val="005E5A30"/>
    <w:rsid w:val="005E5EFB"/>
    <w:rsid w:val="005E6037"/>
    <w:rsid w:val="005E636D"/>
    <w:rsid w:val="005E6CE0"/>
    <w:rsid w:val="005E73F4"/>
    <w:rsid w:val="005E7C39"/>
    <w:rsid w:val="005F0F12"/>
    <w:rsid w:val="005F11A8"/>
    <w:rsid w:val="005F1280"/>
    <w:rsid w:val="005F1A68"/>
    <w:rsid w:val="005F1AE8"/>
    <w:rsid w:val="005F2355"/>
    <w:rsid w:val="005F2FF7"/>
    <w:rsid w:val="005F3148"/>
    <w:rsid w:val="005F3789"/>
    <w:rsid w:val="005F520A"/>
    <w:rsid w:val="005F5EBA"/>
    <w:rsid w:val="005F69DB"/>
    <w:rsid w:val="005F6EB3"/>
    <w:rsid w:val="005F71C4"/>
    <w:rsid w:val="005F7215"/>
    <w:rsid w:val="005F73FD"/>
    <w:rsid w:val="005F745F"/>
    <w:rsid w:val="005F7A19"/>
    <w:rsid w:val="00600E9D"/>
    <w:rsid w:val="006013FA"/>
    <w:rsid w:val="00602203"/>
    <w:rsid w:val="0060224F"/>
    <w:rsid w:val="006037E3"/>
    <w:rsid w:val="00603C9E"/>
    <w:rsid w:val="00603CB5"/>
    <w:rsid w:val="00603D49"/>
    <w:rsid w:val="00603EB5"/>
    <w:rsid w:val="006047FB"/>
    <w:rsid w:val="006048BA"/>
    <w:rsid w:val="00604CB1"/>
    <w:rsid w:val="00605207"/>
    <w:rsid w:val="006055C0"/>
    <w:rsid w:val="00605B3F"/>
    <w:rsid w:val="00605F90"/>
    <w:rsid w:val="0060641F"/>
    <w:rsid w:val="00606463"/>
    <w:rsid w:val="0060677F"/>
    <w:rsid w:val="006068A3"/>
    <w:rsid w:val="00606BC5"/>
    <w:rsid w:val="00607333"/>
    <w:rsid w:val="00607453"/>
    <w:rsid w:val="006076CB"/>
    <w:rsid w:val="00607992"/>
    <w:rsid w:val="006079B5"/>
    <w:rsid w:val="00610679"/>
    <w:rsid w:val="00610F08"/>
    <w:rsid w:val="00611B73"/>
    <w:rsid w:val="00611E8B"/>
    <w:rsid w:val="0061241C"/>
    <w:rsid w:val="006125BC"/>
    <w:rsid w:val="00612912"/>
    <w:rsid w:val="00612E34"/>
    <w:rsid w:val="006131BF"/>
    <w:rsid w:val="00613326"/>
    <w:rsid w:val="00613680"/>
    <w:rsid w:val="00613C10"/>
    <w:rsid w:val="006142AE"/>
    <w:rsid w:val="00614907"/>
    <w:rsid w:val="0061606B"/>
    <w:rsid w:val="00616501"/>
    <w:rsid w:val="00617996"/>
    <w:rsid w:val="0062031C"/>
    <w:rsid w:val="00620DEE"/>
    <w:rsid w:val="00621598"/>
    <w:rsid w:val="00621905"/>
    <w:rsid w:val="006219ED"/>
    <w:rsid w:val="00621B2D"/>
    <w:rsid w:val="006229C1"/>
    <w:rsid w:val="006229CA"/>
    <w:rsid w:val="00623B62"/>
    <w:rsid w:val="00623F86"/>
    <w:rsid w:val="0062416F"/>
    <w:rsid w:val="006241AA"/>
    <w:rsid w:val="00624656"/>
    <w:rsid w:val="00624C89"/>
    <w:rsid w:val="00624E87"/>
    <w:rsid w:val="006259A8"/>
    <w:rsid w:val="00625AB8"/>
    <w:rsid w:val="00626475"/>
    <w:rsid w:val="00626644"/>
    <w:rsid w:val="0062691E"/>
    <w:rsid w:val="006270E4"/>
    <w:rsid w:val="00627543"/>
    <w:rsid w:val="006277F3"/>
    <w:rsid w:val="00627C98"/>
    <w:rsid w:val="00627FA7"/>
    <w:rsid w:val="00627FE0"/>
    <w:rsid w:val="00630181"/>
    <w:rsid w:val="00630375"/>
    <w:rsid w:val="006304BC"/>
    <w:rsid w:val="0063056B"/>
    <w:rsid w:val="00630768"/>
    <w:rsid w:val="00630D93"/>
    <w:rsid w:val="0063116E"/>
    <w:rsid w:val="00631415"/>
    <w:rsid w:val="006316BA"/>
    <w:rsid w:val="00631BF4"/>
    <w:rsid w:val="00631F43"/>
    <w:rsid w:val="0063298D"/>
    <w:rsid w:val="00632A7B"/>
    <w:rsid w:val="00633347"/>
    <w:rsid w:val="00633EAD"/>
    <w:rsid w:val="00634F46"/>
    <w:rsid w:val="0063545D"/>
    <w:rsid w:val="00635AC4"/>
    <w:rsid w:val="00635C33"/>
    <w:rsid w:val="0063621A"/>
    <w:rsid w:val="0063654F"/>
    <w:rsid w:val="00636B33"/>
    <w:rsid w:val="00636B91"/>
    <w:rsid w:val="00636BB5"/>
    <w:rsid w:val="00636FDB"/>
    <w:rsid w:val="00637BCF"/>
    <w:rsid w:val="00637BFB"/>
    <w:rsid w:val="00640E3C"/>
    <w:rsid w:val="0064178F"/>
    <w:rsid w:val="00642014"/>
    <w:rsid w:val="00642068"/>
    <w:rsid w:val="0064217B"/>
    <w:rsid w:val="006425B7"/>
    <w:rsid w:val="00642F80"/>
    <w:rsid w:val="00643531"/>
    <w:rsid w:val="0064377E"/>
    <w:rsid w:val="00643C7A"/>
    <w:rsid w:val="00643C9B"/>
    <w:rsid w:val="00644549"/>
    <w:rsid w:val="00644B52"/>
    <w:rsid w:val="00644E75"/>
    <w:rsid w:val="00644FC0"/>
    <w:rsid w:val="0064511C"/>
    <w:rsid w:val="00645B1B"/>
    <w:rsid w:val="00645BA8"/>
    <w:rsid w:val="00646417"/>
    <w:rsid w:val="006468F0"/>
    <w:rsid w:val="006473DF"/>
    <w:rsid w:val="00647A0C"/>
    <w:rsid w:val="00647A1D"/>
    <w:rsid w:val="00647BD5"/>
    <w:rsid w:val="00647C68"/>
    <w:rsid w:val="00650521"/>
    <w:rsid w:val="00650646"/>
    <w:rsid w:val="006515BB"/>
    <w:rsid w:val="00651CB9"/>
    <w:rsid w:val="00651D47"/>
    <w:rsid w:val="00651F7C"/>
    <w:rsid w:val="006520D4"/>
    <w:rsid w:val="006521C9"/>
    <w:rsid w:val="0065275A"/>
    <w:rsid w:val="00652A8B"/>
    <w:rsid w:val="00652AE0"/>
    <w:rsid w:val="00652F2F"/>
    <w:rsid w:val="0065330F"/>
    <w:rsid w:val="00653504"/>
    <w:rsid w:val="00653696"/>
    <w:rsid w:val="006536E2"/>
    <w:rsid w:val="00653BEA"/>
    <w:rsid w:val="00654014"/>
    <w:rsid w:val="0065447D"/>
    <w:rsid w:val="006548D8"/>
    <w:rsid w:val="00654AD0"/>
    <w:rsid w:val="00654BEA"/>
    <w:rsid w:val="00654E73"/>
    <w:rsid w:val="006554EA"/>
    <w:rsid w:val="00655C2D"/>
    <w:rsid w:val="0065601D"/>
    <w:rsid w:val="00656219"/>
    <w:rsid w:val="006563D9"/>
    <w:rsid w:val="0065653D"/>
    <w:rsid w:val="00656603"/>
    <w:rsid w:val="00656D29"/>
    <w:rsid w:val="006570C1"/>
    <w:rsid w:val="006576D7"/>
    <w:rsid w:val="0065775D"/>
    <w:rsid w:val="00657CA7"/>
    <w:rsid w:val="00660B70"/>
    <w:rsid w:val="00660BAF"/>
    <w:rsid w:val="00660D09"/>
    <w:rsid w:val="00660E0D"/>
    <w:rsid w:val="0066180F"/>
    <w:rsid w:val="00661B0B"/>
    <w:rsid w:val="00661C41"/>
    <w:rsid w:val="00661DB8"/>
    <w:rsid w:val="00662044"/>
    <w:rsid w:val="00662145"/>
    <w:rsid w:val="006621B0"/>
    <w:rsid w:val="00662DB9"/>
    <w:rsid w:val="00662E8E"/>
    <w:rsid w:val="0066314A"/>
    <w:rsid w:val="00663B7C"/>
    <w:rsid w:val="00664478"/>
    <w:rsid w:val="006644BC"/>
    <w:rsid w:val="006644DA"/>
    <w:rsid w:val="006647C1"/>
    <w:rsid w:val="00664C82"/>
    <w:rsid w:val="006652A4"/>
    <w:rsid w:val="006656D8"/>
    <w:rsid w:val="00665725"/>
    <w:rsid w:val="00665B35"/>
    <w:rsid w:val="00665CC6"/>
    <w:rsid w:val="00665D8C"/>
    <w:rsid w:val="006662D1"/>
    <w:rsid w:val="006665DB"/>
    <w:rsid w:val="00666721"/>
    <w:rsid w:val="00666B82"/>
    <w:rsid w:val="0066705B"/>
    <w:rsid w:val="0066725D"/>
    <w:rsid w:val="00667C1C"/>
    <w:rsid w:val="0067055A"/>
    <w:rsid w:val="006707B9"/>
    <w:rsid w:val="00670863"/>
    <w:rsid w:val="00670AAB"/>
    <w:rsid w:val="00670EB8"/>
    <w:rsid w:val="00671016"/>
    <w:rsid w:val="00671039"/>
    <w:rsid w:val="0067118E"/>
    <w:rsid w:val="006713BF"/>
    <w:rsid w:val="006716E5"/>
    <w:rsid w:val="00671792"/>
    <w:rsid w:val="00671CD9"/>
    <w:rsid w:val="00672430"/>
    <w:rsid w:val="00672867"/>
    <w:rsid w:val="00672AD7"/>
    <w:rsid w:val="00672CFA"/>
    <w:rsid w:val="00672ED9"/>
    <w:rsid w:val="00673522"/>
    <w:rsid w:val="00673E59"/>
    <w:rsid w:val="00674BF3"/>
    <w:rsid w:val="00674F83"/>
    <w:rsid w:val="00674FAC"/>
    <w:rsid w:val="00675530"/>
    <w:rsid w:val="00675B18"/>
    <w:rsid w:val="00675DA5"/>
    <w:rsid w:val="00675EF7"/>
    <w:rsid w:val="00675F6C"/>
    <w:rsid w:val="006765F0"/>
    <w:rsid w:val="00676FF6"/>
    <w:rsid w:val="0067782E"/>
    <w:rsid w:val="00677948"/>
    <w:rsid w:val="00680397"/>
    <w:rsid w:val="00680706"/>
    <w:rsid w:val="006807D3"/>
    <w:rsid w:val="00680859"/>
    <w:rsid w:val="0068088F"/>
    <w:rsid w:val="00680C3E"/>
    <w:rsid w:val="00680D4B"/>
    <w:rsid w:val="00681908"/>
    <w:rsid w:val="006819EE"/>
    <w:rsid w:val="006823A9"/>
    <w:rsid w:val="0068252E"/>
    <w:rsid w:val="006825A6"/>
    <w:rsid w:val="00682787"/>
    <w:rsid w:val="00682908"/>
    <w:rsid w:val="006830DA"/>
    <w:rsid w:val="0068363B"/>
    <w:rsid w:val="00683BC5"/>
    <w:rsid w:val="006840F6"/>
    <w:rsid w:val="006842D6"/>
    <w:rsid w:val="00684A17"/>
    <w:rsid w:val="00684A89"/>
    <w:rsid w:val="00685589"/>
    <w:rsid w:val="006855AD"/>
    <w:rsid w:val="00685CDB"/>
    <w:rsid w:val="006860E0"/>
    <w:rsid w:val="0068639D"/>
    <w:rsid w:val="006864B6"/>
    <w:rsid w:val="00686A7A"/>
    <w:rsid w:val="00686D96"/>
    <w:rsid w:val="0068796C"/>
    <w:rsid w:val="00687F53"/>
    <w:rsid w:val="00690DFA"/>
    <w:rsid w:val="00690E9B"/>
    <w:rsid w:val="00691277"/>
    <w:rsid w:val="006914E7"/>
    <w:rsid w:val="0069197E"/>
    <w:rsid w:val="0069254D"/>
    <w:rsid w:val="0069257F"/>
    <w:rsid w:val="00692659"/>
    <w:rsid w:val="006926AD"/>
    <w:rsid w:val="00692BD0"/>
    <w:rsid w:val="00692CC1"/>
    <w:rsid w:val="0069322D"/>
    <w:rsid w:val="00693982"/>
    <w:rsid w:val="00693C84"/>
    <w:rsid w:val="0069425C"/>
    <w:rsid w:val="0069449C"/>
    <w:rsid w:val="006949B0"/>
    <w:rsid w:val="0069513C"/>
    <w:rsid w:val="00695173"/>
    <w:rsid w:val="00695770"/>
    <w:rsid w:val="00695A55"/>
    <w:rsid w:val="00696286"/>
    <w:rsid w:val="0069649F"/>
    <w:rsid w:val="00696605"/>
    <w:rsid w:val="00696AF2"/>
    <w:rsid w:val="00696C8A"/>
    <w:rsid w:val="0069725F"/>
    <w:rsid w:val="0069741C"/>
    <w:rsid w:val="00697B5D"/>
    <w:rsid w:val="00697D26"/>
    <w:rsid w:val="006A054A"/>
    <w:rsid w:val="006A0761"/>
    <w:rsid w:val="006A079A"/>
    <w:rsid w:val="006A1108"/>
    <w:rsid w:val="006A1444"/>
    <w:rsid w:val="006A1477"/>
    <w:rsid w:val="006A195E"/>
    <w:rsid w:val="006A1CEA"/>
    <w:rsid w:val="006A2246"/>
    <w:rsid w:val="006A2260"/>
    <w:rsid w:val="006A2410"/>
    <w:rsid w:val="006A2D2F"/>
    <w:rsid w:val="006A2DF1"/>
    <w:rsid w:val="006A2F57"/>
    <w:rsid w:val="006A31A7"/>
    <w:rsid w:val="006A421B"/>
    <w:rsid w:val="006A50D5"/>
    <w:rsid w:val="006A53F6"/>
    <w:rsid w:val="006A5665"/>
    <w:rsid w:val="006A576B"/>
    <w:rsid w:val="006A5B3D"/>
    <w:rsid w:val="006A5DE2"/>
    <w:rsid w:val="006A629F"/>
    <w:rsid w:val="006A649C"/>
    <w:rsid w:val="006A64D4"/>
    <w:rsid w:val="006A69B9"/>
    <w:rsid w:val="006A6DEE"/>
    <w:rsid w:val="006A738E"/>
    <w:rsid w:val="006A7476"/>
    <w:rsid w:val="006A7490"/>
    <w:rsid w:val="006B0363"/>
    <w:rsid w:val="006B06F9"/>
    <w:rsid w:val="006B0F4C"/>
    <w:rsid w:val="006B103C"/>
    <w:rsid w:val="006B12D1"/>
    <w:rsid w:val="006B16C3"/>
    <w:rsid w:val="006B1928"/>
    <w:rsid w:val="006B1A55"/>
    <w:rsid w:val="006B1D03"/>
    <w:rsid w:val="006B1EB5"/>
    <w:rsid w:val="006B26AE"/>
    <w:rsid w:val="006B27D6"/>
    <w:rsid w:val="006B283F"/>
    <w:rsid w:val="006B2841"/>
    <w:rsid w:val="006B3BB9"/>
    <w:rsid w:val="006B3F2D"/>
    <w:rsid w:val="006B5354"/>
    <w:rsid w:val="006B5608"/>
    <w:rsid w:val="006B5796"/>
    <w:rsid w:val="006B57A0"/>
    <w:rsid w:val="006B590B"/>
    <w:rsid w:val="006B5CC3"/>
    <w:rsid w:val="006B6364"/>
    <w:rsid w:val="006B683E"/>
    <w:rsid w:val="006B6C45"/>
    <w:rsid w:val="006B751B"/>
    <w:rsid w:val="006B7521"/>
    <w:rsid w:val="006B758B"/>
    <w:rsid w:val="006B75F4"/>
    <w:rsid w:val="006B77AD"/>
    <w:rsid w:val="006B7BF0"/>
    <w:rsid w:val="006C0B1F"/>
    <w:rsid w:val="006C0BD1"/>
    <w:rsid w:val="006C1532"/>
    <w:rsid w:val="006C1AAC"/>
    <w:rsid w:val="006C1D15"/>
    <w:rsid w:val="006C29D1"/>
    <w:rsid w:val="006C2A1C"/>
    <w:rsid w:val="006C2C41"/>
    <w:rsid w:val="006C2E13"/>
    <w:rsid w:val="006C2F88"/>
    <w:rsid w:val="006C3491"/>
    <w:rsid w:val="006C372C"/>
    <w:rsid w:val="006C386C"/>
    <w:rsid w:val="006C3D8A"/>
    <w:rsid w:val="006C44B6"/>
    <w:rsid w:val="006C50CF"/>
    <w:rsid w:val="006C531B"/>
    <w:rsid w:val="006C5758"/>
    <w:rsid w:val="006C59E6"/>
    <w:rsid w:val="006C5B56"/>
    <w:rsid w:val="006C6721"/>
    <w:rsid w:val="006C6B49"/>
    <w:rsid w:val="006C6CC1"/>
    <w:rsid w:val="006C6E58"/>
    <w:rsid w:val="006C744E"/>
    <w:rsid w:val="006C7BBC"/>
    <w:rsid w:val="006C7E36"/>
    <w:rsid w:val="006C7F10"/>
    <w:rsid w:val="006D0068"/>
    <w:rsid w:val="006D010C"/>
    <w:rsid w:val="006D052E"/>
    <w:rsid w:val="006D0E9C"/>
    <w:rsid w:val="006D10C6"/>
    <w:rsid w:val="006D14C5"/>
    <w:rsid w:val="006D1A00"/>
    <w:rsid w:val="006D1F67"/>
    <w:rsid w:val="006D2A68"/>
    <w:rsid w:val="006D3A1B"/>
    <w:rsid w:val="006D3A4B"/>
    <w:rsid w:val="006D3E08"/>
    <w:rsid w:val="006D3F35"/>
    <w:rsid w:val="006D3FFD"/>
    <w:rsid w:val="006D4A0D"/>
    <w:rsid w:val="006D4B20"/>
    <w:rsid w:val="006D54DD"/>
    <w:rsid w:val="006D566F"/>
    <w:rsid w:val="006D573E"/>
    <w:rsid w:val="006D5CE7"/>
    <w:rsid w:val="006D6D5D"/>
    <w:rsid w:val="006D71CF"/>
    <w:rsid w:val="006D73E0"/>
    <w:rsid w:val="006D74CA"/>
    <w:rsid w:val="006D7656"/>
    <w:rsid w:val="006E04C7"/>
    <w:rsid w:val="006E04EA"/>
    <w:rsid w:val="006E07F3"/>
    <w:rsid w:val="006E1093"/>
    <w:rsid w:val="006E1188"/>
    <w:rsid w:val="006E1629"/>
    <w:rsid w:val="006E1A15"/>
    <w:rsid w:val="006E24F5"/>
    <w:rsid w:val="006E2559"/>
    <w:rsid w:val="006E2AFC"/>
    <w:rsid w:val="006E2F03"/>
    <w:rsid w:val="006E2F22"/>
    <w:rsid w:val="006E40F3"/>
    <w:rsid w:val="006E419D"/>
    <w:rsid w:val="006E4930"/>
    <w:rsid w:val="006E4C61"/>
    <w:rsid w:val="006E52A6"/>
    <w:rsid w:val="006E576C"/>
    <w:rsid w:val="006E68AF"/>
    <w:rsid w:val="006E6938"/>
    <w:rsid w:val="006E6985"/>
    <w:rsid w:val="006E6D41"/>
    <w:rsid w:val="006E6DC6"/>
    <w:rsid w:val="006E7AB0"/>
    <w:rsid w:val="006E7F56"/>
    <w:rsid w:val="006F00BC"/>
    <w:rsid w:val="006F03FC"/>
    <w:rsid w:val="006F0E49"/>
    <w:rsid w:val="006F0E56"/>
    <w:rsid w:val="006F0E6C"/>
    <w:rsid w:val="006F155C"/>
    <w:rsid w:val="006F16EE"/>
    <w:rsid w:val="006F233E"/>
    <w:rsid w:val="006F2621"/>
    <w:rsid w:val="006F2832"/>
    <w:rsid w:val="006F2A62"/>
    <w:rsid w:val="006F39B6"/>
    <w:rsid w:val="006F4322"/>
    <w:rsid w:val="006F44B4"/>
    <w:rsid w:val="006F4563"/>
    <w:rsid w:val="006F498D"/>
    <w:rsid w:val="006F502D"/>
    <w:rsid w:val="006F50EA"/>
    <w:rsid w:val="006F52FD"/>
    <w:rsid w:val="006F56A4"/>
    <w:rsid w:val="006F637D"/>
    <w:rsid w:val="006F63F6"/>
    <w:rsid w:val="006F6787"/>
    <w:rsid w:val="006F67A4"/>
    <w:rsid w:val="006F6A2D"/>
    <w:rsid w:val="006F6BC0"/>
    <w:rsid w:val="006F72E9"/>
    <w:rsid w:val="006F7997"/>
    <w:rsid w:val="007000D3"/>
    <w:rsid w:val="007001F6"/>
    <w:rsid w:val="0070025B"/>
    <w:rsid w:val="0070076E"/>
    <w:rsid w:val="00700FE1"/>
    <w:rsid w:val="00701063"/>
    <w:rsid w:val="007013CD"/>
    <w:rsid w:val="007016E8"/>
    <w:rsid w:val="007018A1"/>
    <w:rsid w:val="00701B48"/>
    <w:rsid w:val="00702311"/>
    <w:rsid w:val="00702329"/>
    <w:rsid w:val="00702CC4"/>
    <w:rsid w:val="0070327C"/>
    <w:rsid w:val="00703495"/>
    <w:rsid w:val="00703FD7"/>
    <w:rsid w:val="00704185"/>
    <w:rsid w:val="0070421B"/>
    <w:rsid w:val="00704352"/>
    <w:rsid w:val="00704839"/>
    <w:rsid w:val="00704B7E"/>
    <w:rsid w:val="00704C28"/>
    <w:rsid w:val="007051ED"/>
    <w:rsid w:val="00705482"/>
    <w:rsid w:val="00706534"/>
    <w:rsid w:val="0070787E"/>
    <w:rsid w:val="00707B7F"/>
    <w:rsid w:val="00707D1E"/>
    <w:rsid w:val="00707EBD"/>
    <w:rsid w:val="00707EF6"/>
    <w:rsid w:val="007106A6"/>
    <w:rsid w:val="007107DD"/>
    <w:rsid w:val="00710C69"/>
    <w:rsid w:val="00711011"/>
    <w:rsid w:val="007116EC"/>
    <w:rsid w:val="007117B5"/>
    <w:rsid w:val="0071194E"/>
    <w:rsid w:val="00711DCB"/>
    <w:rsid w:val="00712201"/>
    <w:rsid w:val="007123AE"/>
    <w:rsid w:val="00712576"/>
    <w:rsid w:val="00712687"/>
    <w:rsid w:val="00712EA5"/>
    <w:rsid w:val="00713F81"/>
    <w:rsid w:val="00714C77"/>
    <w:rsid w:val="007158D3"/>
    <w:rsid w:val="00715A6E"/>
    <w:rsid w:val="00716CD9"/>
    <w:rsid w:val="00716E18"/>
    <w:rsid w:val="00717059"/>
    <w:rsid w:val="0072020C"/>
    <w:rsid w:val="007203AF"/>
    <w:rsid w:val="0072094E"/>
    <w:rsid w:val="00721128"/>
    <w:rsid w:val="0072118C"/>
    <w:rsid w:val="007217F7"/>
    <w:rsid w:val="0072271C"/>
    <w:rsid w:val="00722AE4"/>
    <w:rsid w:val="00723065"/>
    <w:rsid w:val="007235D9"/>
    <w:rsid w:val="007238F3"/>
    <w:rsid w:val="00723E55"/>
    <w:rsid w:val="00723E5B"/>
    <w:rsid w:val="00724390"/>
    <w:rsid w:val="00724CEB"/>
    <w:rsid w:val="00724D03"/>
    <w:rsid w:val="00724DEB"/>
    <w:rsid w:val="007252BB"/>
    <w:rsid w:val="007256D1"/>
    <w:rsid w:val="00725E95"/>
    <w:rsid w:val="00725EAA"/>
    <w:rsid w:val="00725EDE"/>
    <w:rsid w:val="007265F5"/>
    <w:rsid w:val="0072728A"/>
    <w:rsid w:val="007275D9"/>
    <w:rsid w:val="007276F0"/>
    <w:rsid w:val="007279A6"/>
    <w:rsid w:val="00730425"/>
    <w:rsid w:val="007304BA"/>
    <w:rsid w:val="007304CD"/>
    <w:rsid w:val="00731599"/>
    <w:rsid w:val="007320DA"/>
    <w:rsid w:val="00732999"/>
    <w:rsid w:val="00732B58"/>
    <w:rsid w:val="00732BA9"/>
    <w:rsid w:val="00733108"/>
    <w:rsid w:val="00733B33"/>
    <w:rsid w:val="007341F4"/>
    <w:rsid w:val="00734297"/>
    <w:rsid w:val="00734342"/>
    <w:rsid w:val="00734431"/>
    <w:rsid w:val="007344C2"/>
    <w:rsid w:val="00734501"/>
    <w:rsid w:val="00734563"/>
    <w:rsid w:val="0073469C"/>
    <w:rsid w:val="007347CE"/>
    <w:rsid w:val="007348B4"/>
    <w:rsid w:val="007349B6"/>
    <w:rsid w:val="00734BBA"/>
    <w:rsid w:val="00734C51"/>
    <w:rsid w:val="00735002"/>
    <w:rsid w:val="007350DB"/>
    <w:rsid w:val="00735286"/>
    <w:rsid w:val="007355F5"/>
    <w:rsid w:val="00735802"/>
    <w:rsid w:val="00735CCD"/>
    <w:rsid w:val="00735CF8"/>
    <w:rsid w:val="00735DD8"/>
    <w:rsid w:val="00736472"/>
    <w:rsid w:val="00736C0E"/>
    <w:rsid w:val="0073720E"/>
    <w:rsid w:val="00737440"/>
    <w:rsid w:val="00737583"/>
    <w:rsid w:val="00740125"/>
    <w:rsid w:val="00740BED"/>
    <w:rsid w:val="00741272"/>
    <w:rsid w:val="00741939"/>
    <w:rsid w:val="00741A3E"/>
    <w:rsid w:val="00741AC8"/>
    <w:rsid w:val="00742499"/>
    <w:rsid w:val="00742DB0"/>
    <w:rsid w:val="0074301C"/>
    <w:rsid w:val="00743852"/>
    <w:rsid w:val="007448CF"/>
    <w:rsid w:val="00745994"/>
    <w:rsid w:val="00745DF7"/>
    <w:rsid w:val="0074617F"/>
    <w:rsid w:val="007461F2"/>
    <w:rsid w:val="0074658B"/>
    <w:rsid w:val="007466F2"/>
    <w:rsid w:val="0074676E"/>
    <w:rsid w:val="0074705D"/>
    <w:rsid w:val="00747A09"/>
    <w:rsid w:val="00747A20"/>
    <w:rsid w:val="00747C1D"/>
    <w:rsid w:val="00747E0A"/>
    <w:rsid w:val="00750202"/>
    <w:rsid w:val="00750C27"/>
    <w:rsid w:val="00750E1B"/>
    <w:rsid w:val="00751A1A"/>
    <w:rsid w:val="00751AAB"/>
    <w:rsid w:val="00751C2A"/>
    <w:rsid w:val="00751E95"/>
    <w:rsid w:val="0075220D"/>
    <w:rsid w:val="007523EB"/>
    <w:rsid w:val="00752669"/>
    <w:rsid w:val="0075328F"/>
    <w:rsid w:val="00753623"/>
    <w:rsid w:val="00753A13"/>
    <w:rsid w:val="00753A46"/>
    <w:rsid w:val="00753BE6"/>
    <w:rsid w:val="00753C5D"/>
    <w:rsid w:val="00754203"/>
    <w:rsid w:val="00754757"/>
    <w:rsid w:val="0075506D"/>
    <w:rsid w:val="00755391"/>
    <w:rsid w:val="00756008"/>
    <w:rsid w:val="00756608"/>
    <w:rsid w:val="00756761"/>
    <w:rsid w:val="00756D4C"/>
    <w:rsid w:val="007570EE"/>
    <w:rsid w:val="007575AF"/>
    <w:rsid w:val="007575E3"/>
    <w:rsid w:val="00757B80"/>
    <w:rsid w:val="00757E28"/>
    <w:rsid w:val="00757FBE"/>
    <w:rsid w:val="0076064F"/>
    <w:rsid w:val="00760CD0"/>
    <w:rsid w:val="00760E7F"/>
    <w:rsid w:val="00761CA8"/>
    <w:rsid w:val="00762242"/>
    <w:rsid w:val="00762789"/>
    <w:rsid w:val="00762CD7"/>
    <w:rsid w:val="007631D7"/>
    <w:rsid w:val="007637D2"/>
    <w:rsid w:val="00763845"/>
    <w:rsid w:val="00763D3B"/>
    <w:rsid w:val="00763E0C"/>
    <w:rsid w:val="00764059"/>
    <w:rsid w:val="0076451E"/>
    <w:rsid w:val="007645EA"/>
    <w:rsid w:val="00764B70"/>
    <w:rsid w:val="00764BBC"/>
    <w:rsid w:val="00764CD4"/>
    <w:rsid w:val="00764EEA"/>
    <w:rsid w:val="00765A3E"/>
    <w:rsid w:val="0076669A"/>
    <w:rsid w:val="00766A1D"/>
    <w:rsid w:val="00767470"/>
    <w:rsid w:val="007674D2"/>
    <w:rsid w:val="007678A2"/>
    <w:rsid w:val="00767B3A"/>
    <w:rsid w:val="00767BAF"/>
    <w:rsid w:val="00767EB1"/>
    <w:rsid w:val="00767FD8"/>
    <w:rsid w:val="00770379"/>
    <w:rsid w:val="007703DF"/>
    <w:rsid w:val="00770501"/>
    <w:rsid w:val="007707E4"/>
    <w:rsid w:val="00770AD3"/>
    <w:rsid w:val="00770AF1"/>
    <w:rsid w:val="00770BB2"/>
    <w:rsid w:val="00770CC4"/>
    <w:rsid w:val="00770E02"/>
    <w:rsid w:val="00770F6C"/>
    <w:rsid w:val="007711CF"/>
    <w:rsid w:val="007715A5"/>
    <w:rsid w:val="00771B07"/>
    <w:rsid w:val="00771D8E"/>
    <w:rsid w:val="00772604"/>
    <w:rsid w:val="00772999"/>
    <w:rsid w:val="00773096"/>
    <w:rsid w:val="0077312C"/>
    <w:rsid w:val="00774301"/>
    <w:rsid w:val="007743FF"/>
    <w:rsid w:val="0077533B"/>
    <w:rsid w:val="007753B6"/>
    <w:rsid w:val="007765F8"/>
    <w:rsid w:val="00776B46"/>
    <w:rsid w:val="00780091"/>
    <w:rsid w:val="00780641"/>
    <w:rsid w:val="00780757"/>
    <w:rsid w:val="00780A15"/>
    <w:rsid w:val="00780A8F"/>
    <w:rsid w:val="00780EA0"/>
    <w:rsid w:val="007813E7"/>
    <w:rsid w:val="0078184D"/>
    <w:rsid w:val="00781C12"/>
    <w:rsid w:val="00781E06"/>
    <w:rsid w:val="00782399"/>
    <w:rsid w:val="007823FB"/>
    <w:rsid w:val="00782796"/>
    <w:rsid w:val="007827E6"/>
    <w:rsid w:val="00782927"/>
    <w:rsid w:val="00782C89"/>
    <w:rsid w:val="007830BA"/>
    <w:rsid w:val="007835E1"/>
    <w:rsid w:val="007837B0"/>
    <w:rsid w:val="007839D5"/>
    <w:rsid w:val="00783B00"/>
    <w:rsid w:val="00783D8A"/>
    <w:rsid w:val="007842E6"/>
    <w:rsid w:val="0078435F"/>
    <w:rsid w:val="00784C35"/>
    <w:rsid w:val="0078530D"/>
    <w:rsid w:val="00785D93"/>
    <w:rsid w:val="00786432"/>
    <w:rsid w:val="007868A5"/>
    <w:rsid w:val="007873F3"/>
    <w:rsid w:val="007874FE"/>
    <w:rsid w:val="0078770E"/>
    <w:rsid w:val="00787DAD"/>
    <w:rsid w:val="00790675"/>
    <w:rsid w:val="00790AF7"/>
    <w:rsid w:val="00790B22"/>
    <w:rsid w:val="007916C0"/>
    <w:rsid w:val="007919DC"/>
    <w:rsid w:val="00792151"/>
    <w:rsid w:val="00792220"/>
    <w:rsid w:val="00792D8A"/>
    <w:rsid w:val="0079358E"/>
    <w:rsid w:val="007936EA"/>
    <w:rsid w:val="0079384D"/>
    <w:rsid w:val="0079412A"/>
    <w:rsid w:val="0079436F"/>
    <w:rsid w:val="00794621"/>
    <w:rsid w:val="00794E2D"/>
    <w:rsid w:val="007951FF"/>
    <w:rsid w:val="007954A6"/>
    <w:rsid w:val="00795BB2"/>
    <w:rsid w:val="00795DD7"/>
    <w:rsid w:val="007966E4"/>
    <w:rsid w:val="0079771D"/>
    <w:rsid w:val="00797820"/>
    <w:rsid w:val="00797940"/>
    <w:rsid w:val="007979A6"/>
    <w:rsid w:val="00797AF2"/>
    <w:rsid w:val="00797F7B"/>
    <w:rsid w:val="007A03E1"/>
    <w:rsid w:val="007A060B"/>
    <w:rsid w:val="007A0C41"/>
    <w:rsid w:val="007A0E35"/>
    <w:rsid w:val="007A164C"/>
    <w:rsid w:val="007A178E"/>
    <w:rsid w:val="007A1870"/>
    <w:rsid w:val="007A1975"/>
    <w:rsid w:val="007A1BCD"/>
    <w:rsid w:val="007A1EE8"/>
    <w:rsid w:val="007A21F6"/>
    <w:rsid w:val="007A23DF"/>
    <w:rsid w:val="007A3098"/>
    <w:rsid w:val="007A32F8"/>
    <w:rsid w:val="007A3302"/>
    <w:rsid w:val="007A37C3"/>
    <w:rsid w:val="007A3E8E"/>
    <w:rsid w:val="007A4C22"/>
    <w:rsid w:val="007A518F"/>
    <w:rsid w:val="007A523A"/>
    <w:rsid w:val="007A55D1"/>
    <w:rsid w:val="007A56D7"/>
    <w:rsid w:val="007A58AB"/>
    <w:rsid w:val="007A5977"/>
    <w:rsid w:val="007A5B3E"/>
    <w:rsid w:val="007A5F3D"/>
    <w:rsid w:val="007A6216"/>
    <w:rsid w:val="007A6694"/>
    <w:rsid w:val="007A671E"/>
    <w:rsid w:val="007A713A"/>
    <w:rsid w:val="007A723A"/>
    <w:rsid w:val="007A74D4"/>
    <w:rsid w:val="007A7739"/>
    <w:rsid w:val="007A777D"/>
    <w:rsid w:val="007A793F"/>
    <w:rsid w:val="007A79C8"/>
    <w:rsid w:val="007A7A5B"/>
    <w:rsid w:val="007A7CC7"/>
    <w:rsid w:val="007A7F17"/>
    <w:rsid w:val="007B010B"/>
    <w:rsid w:val="007B0DBF"/>
    <w:rsid w:val="007B0FE5"/>
    <w:rsid w:val="007B10BC"/>
    <w:rsid w:val="007B11E2"/>
    <w:rsid w:val="007B1427"/>
    <w:rsid w:val="007B1A98"/>
    <w:rsid w:val="007B1E11"/>
    <w:rsid w:val="007B21CC"/>
    <w:rsid w:val="007B2275"/>
    <w:rsid w:val="007B2391"/>
    <w:rsid w:val="007B2D00"/>
    <w:rsid w:val="007B396E"/>
    <w:rsid w:val="007B3A6B"/>
    <w:rsid w:val="007B42EB"/>
    <w:rsid w:val="007B4DAD"/>
    <w:rsid w:val="007B4E95"/>
    <w:rsid w:val="007B54D8"/>
    <w:rsid w:val="007B5BBE"/>
    <w:rsid w:val="007B5D3B"/>
    <w:rsid w:val="007B6BBD"/>
    <w:rsid w:val="007B6CDE"/>
    <w:rsid w:val="007C0778"/>
    <w:rsid w:val="007C0DA2"/>
    <w:rsid w:val="007C0F16"/>
    <w:rsid w:val="007C11A4"/>
    <w:rsid w:val="007C127C"/>
    <w:rsid w:val="007C13E8"/>
    <w:rsid w:val="007C1825"/>
    <w:rsid w:val="007C1BB9"/>
    <w:rsid w:val="007C1BDB"/>
    <w:rsid w:val="007C2C5C"/>
    <w:rsid w:val="007C2C80"/>
    <w:rsid w:val="007C2FC8"/>
    <w:rsid w:val="007C34E7"/>
    <w:rsid w:val="007C3D22"/>
    <w:rsid w:val="007C45F8"/>
    <w:rsid w:val="007C48BC"/>
    <w:rsid w:val="007C48CC"/>
    <w:rsid w:val="007C4AB0"/>
    <w:rsid w:val="007C4DAB"/>
    <w:rsid w:val="007C524B"/>
    <w:rsid w:val="007C5E8C"/>
    <w:rsid w:val="007C6082"/>
    <w:rsid w:val="007C60D3"/>
    <w:rsid w:val="007C6322"/>
    <w:rsid w:val="007C652A"/>
    <w:rsid w:val="007C65A3"/>
    <w:rsid w:val="007C6789"/>
    <w:rsid w:val="007C6CCA"/>
    <w:rsid w:val="007C738F"/>
    <w:rsid w:val="007C793D"/>
    <w:rsid w:val="007D0814"/>
    <w:rsid w:val="007D089B"/>
    <w:rsid w:val="007D1DA8"/>
    <w:rsid w:val="007D1DAA"/>
    <w:rsid w:val="007D245C"/>
    <w:rsid w:val="007D284C"/>
    <w:rsid w:val="007D2A24"/>
    <w:rsid w:val="007D2E37"/>
    <w:rsid w:val="007D370F"/>
    <w:rsid w:val="007D3AA2"/>
    <w:rsid w:val="007D3C72"/>
    <w:rsid w:val="007D4545"/>
    <w:rsid w:val="007D50FB"/>
    <w:rsid w:val="007D5518"/>
    <w:rsid w:val="007D5AEB"/>
    <w:rsid w:val="007D608F"/>
    <w:rsid w:val="007D670E"/>
    <w:rsid w:val="007D6AF1"/>
    <w:rsid w:val="007D6D85"/>
    <w:rsid w:val="007D6E42"/>
    <w:rsid w:val="007E0394"/>
    <w:rsid w:val="007E0C53"/>
    <w:rsid w:val="007E0DB2"/>
    <w:rsid w:val="007E13B7"/>
    <w:rsid w:val="007E1F2D"/>
    <w:rsid w:val="007E224A"/>
    <w:rsid w:val="007E2844"/>
    <w:rsid w:val="007E2E85"/>
    <w:rsid w:val="007E3316"/>
    <w:rsid w:val="007E38C1"/>
    <w:rsid w:val="007E422D"/>
    <w:rsid w:val="007E4714"/>
    <w:rsid w:val="007E4A58"/>
    <w:rsid w:val="007E4AE2"/>
    <w:rsid w:val="007E52A1"/>
    <w:rsid w:val="007E5C7E"/>
    <w:rsid w:val="007E5F3A"/>
    <w:rsid w:val="007E60F4"/>
    <w:rsid w:val="007E6188"/>
    <w:rsid w:val="007E6527"/>
    <w:rsid w:val="007E6E1C"/>
    <w:rsid w:val="007E6E3C"/>
    <w:rsid w:val="007E7A9A"/>
    <w:rsid w:val="007F022D"/>
    <w:rsid w:val="007F065E"/>
    <w:rsid w:val="007F1299"/>
    <w:rsid w:val="007F14AD"/>
    <w:rsid w:val="007F151B"/>
    <w:rsid w:val="007F185B"/>
    <w:rsid w:val="007F18E3"/>
    <w:rsid w:val="007F193B"/>
    <w:rsid w:val="007F1B3E"/>
    <w:rsid w:val="007F1DD6"/>
    <w:rsid w:val="007F1E7B"/>
    <w:rsid w:val="007F1EC9"/>
    <w:rsid w:val="007F2437"/>
    <w:rsid w:val="007F2AE0"/>
    <w:rsid w:val="007F2C79"/>
    <w:rsid w:val="007F318F"/>
    <w:rsid w:val="007F375E"/>
    <w:rsid w:val="007F3FD2"/>
    <w:rsid w:val="007F4131"/>
    <w:rsid w:val="007F42FF"/>
    <w:rsid w:val="007F44D6"/>
    <w:rsid w:val="007F45CF"/>
    <w:rsid w:val="007F4601"/>
    <w:rsid w:val="007F499D"/>
    <w:rsid w:val="007F511B"/>
    <w:rsid w:val="007F5E34"/>
    <w:rsid w:val="007F5E74"/>
    <w:rsid w:val="007F5EAB"/>
    <w:rsid w:val="007F61F3"/>
    <w:rsid w:val="007F61FB"/>
    <w:rsid w:val="007F662E"/>
    <w:rsid w:val="007F6AA5"/>
    <w:rsid w:val="007F6CB2"/>
    <w:rsid w:val="007F6E6B"/>
    <w:rsid w:val="007F6ED7"/>
    <w:rsid w:val="007F719B"/>
    <w:rsid w:val="007F7480"/>
    <w:rsid w:val="007F7FB5"/>
    <w:rsid w:val="008003B3"/>
    <w:rsid w:val="00800821"/>
    <w:rsid w:val="0080087F"/>
    <w:rsid w:val="00800915"/>
    <w:rsid w:val="00800C31"/>
    <w:rsid w:val="00800DDF"/>
    <w:rsid w:val="00800EF0"/>
    <w:rsid w:val="0080170D"/>
    <w:rsid w:val="008017A2"/>
    <w:rsid w:val="0080196B"/>
    <w:rsid w:val="00801D20"/>
    <w:rsid w:val="00802A3F"/>
    <w:rsid w:val="00802BC3"/>
    <w:rsid w:val="0080305E"/>
    <w:rsid w:val="00803968"/>
    <w:rsid w:val="008046AC"/>
    <w:rsid w:val="00804ECF"/>
    <w:rsid w:val="008052BF"/>
    <w:rsid w:val="00805A93"/>
    <w:rsid w:val="00805C23"/>
    <w:rsid w:val="00805DDB"/>
    <w:rsid w:val="00805FB2"/>
    <w:rsid w:val="00806873"/>
    <w:rsid w:val="008069A9"/>
    <w:rsid w:val="00806ECC"/>
    <w:rsid w:val="0080721D"/>
    <w:rsid w:val="008077AD"/>
    <w:rsid w:val="008077BF"/>
    <w:rsid w:val="008078FF"/>
    <w:rsid w:val="00807E91"/>
    <w:rsid w:val="00807FF6"/>
    <w:rsid w:val="00810419"/>
    <w:rsid w:val="0081052C"/>
    <w:rsid w:val="00810947"/>
    <w:rsid w:val="00810ADB"/>
    <w:rsid w:val="00810CF5"/>
    <w:rsid w:val="00810DE0"/>
    <w:rsid w:val="008110ED"/>
    <w:rsid w:val="00811522"/>
    <w:rsid w:val="00811539"/>
    <w:rsid w:val="00811650"/>
    <w:rsid w:val="0081169D"/>
    <w:rsid w:val="00811A94"/>
    <w:rsid w:val="00811D95"/>
    <w:rsid w:val="00812178"/>
    <w:rsid w:val="008129F9"/>
    <w:rsid w:val="00812DB5"/>
    <w:rsid w:val="008134DC"/>
    <w:rsid w:val="008136F2"/>
    <w:rsid w:val="008138CD"/>
    <w:rsid w:val="00813E84"/>
    <w:rsid w:val="00813FED"/>
    <w:rsid w:val="008141F4"/>
    <w:rsid w:val="00814319"/>
    <w:rsid w:val="00814454"/>
    <w:rsid w:val="00814A28"/>
    <w:rsid w:val="00814B5E"/>
    <w:rsid w:val="00814C5A"/>
    <w:rsid w:val="00815159"/>
    <w:rsid w:val="00815203"/>
    <w:rsid w:val="008152E8"/>
    <w:rsid w:val="008153D3"/>
    <w:rsid w:val="0081545C"/>
    <w:rsid w:val="0081545F"/>
    <w:rsid w:val="00815530"/>
    <w:rsid w:val="008158FC"/>
    <w:rsid w:val="00815A71"/>
    <w:rsid w:val="00815DD5"/>
    <w:rsid w:val="008163B9"/>
    <w:rsid w:val="0081649E"/>
    <w:rsid w:val="008167FE"/>
    <w:rsid w:val="00816822"/>
    <w:rsid w:val="00816D31"/>
    <w:rsid w:val="008178E5"/>
    <w:rsid w:val="00817B62"/>
    <w:rsid w:val="00817E55"/>
    <w:rsid w:val="00817EF5"/>
    <w:rsid w:val="008200B9"/>
    <w:rsid w:val="0082046A"/>
    <w:rsid w:val="00820E77"/>
    <w:rsid w:val="00820EF3"/>
    <w:rsid w:val="0082154E"/>
    <w:rsid w:val="00821689"/>
    <w:rsid w:val="00821992"/>
    <w:rsid w:val="00821DE9"/>
    <w:rsid w:val="00821F25"/>
    <w:rsid w:val="0082245B"/>
    <w:rsid w:val="0082249C"/>
    <w:rsid w:val="00822678"/>
    <w:rsid w:val="00822AC7"/>
    <w:rsid w:val="00823624"/>
    <w:rsid w:val="00823BB0"/>
    <w:rsid w:val="00824318"/>
    <w:rsid w:val="008243C7"/>
    <w:rsid w:val="0082487B"/>
    <w:rsid w:val="008249ED"/>
    <w:rsid w:val="0082566D"/>
    <w:rsid w:val="0082589F"/>
    <w:rsid w:val="008258D9"/>
    <w:rsid w:val="00825F2B"/>
    <w:rsid w:val="008265A0"/>
    <w:rsid w:val="008267F8"/>
    <w:rsid w:val="00826BFA"/>
    <w:rsid w:val="0082703E"/>
    <w:rsid w:val="00827936"/>
    <w:rsid w:val="00827B16"/>
    <w:rsid w:val="008312FF"/>
    <w:rsid w:val="00831865"/>
    <w:rsid w:val="00831A7B"/>
    <w:rsid w:val="0083211A"/>
    <w:rsid w:val="0083289C"/>
    <w:rsid w:val="008328B2"/>
    <w:rsid w:val="008330BE"/>
    <w:rsid w:val="008331EA"/>
    <w:rsid w:val="008334CE"/>
    <w:rsid w:val="008337D2"/>
    <w:rsid w:val="00833931"/>
    <w:rsid w:val="00833CA6"/>
    <w:rsid w:val="00834716"/>
    <w:rsid w:val="00834891"/>
    <w:rsid w:val="00834E67"/>
    <w:rsid w:val="00835247"/>
    <w:rsid w:val="00835FAE"/>
    <w:rsid w:val="0083600C"/>
    <w:rsid w:val="008369AF"/>
    <w:rsid w:val="00836E38"/>
    <w:rsid w:val="00836F3C"/>
    <w:rsid w:val="0083740D"/>
    <w:rsid w:val="008376A1"/>
    <w:rsid w:val="00837FFE"/>
    <w:rsid w:val="00840365"/>
    <w:rsid w:val="0084081A"/>
    <w:rsid w:val="0084087D"/>
    <w:rsid w:val="008408D4"/>
    <w:rsid w:val="00840D45"/>
    <w:rsid w:val="00841529"/>
    <w:rsid w:val="0084269D"/>
    <w:rsid w:val="00842B83"/>
    <w:rsid w:val="00843535"/>
    <w:rsid w:val="00843666"/>
    <w:rsid w:val="008439DC"/>
    <w:rsid w:val="00843EB8"/>
    <w:rsid w:val="008448F1"/>
    <w:rsid w:val="0084499A"/>
    <w:rsid w:val="008449FB"/>
    <w:rsid w:val="00845164"/>
    <w:rsid w:val="0084572B"/>
    <w:rsid w:val="00846680"/>
    <w:rsid w:val="00846750"/>
    <w:rsid w:val="0084691F"/>
    <w:rsid w:val="00847288"/>
    <w:rsid w:val="00847325"/>
    <w:rsid w:val="0084782F"/>
    <w:rsid w:val="0084795B"/>
    <w:rsid w:val="00850034"/>
    <w:rsid w:val="00850355"/>
    <w:rsid w:val="008507A9"/>
    <w:rsid w:val="008508E8"/>
    <w:rsid w:val="00850901"/>
    <w:rsid w:val="008509FA"/>
    <w:rsid w:val="00850A48"/>
    <w:rsid w:val="00850B26"/>
    <w:rsid w:val="008511CD"/>
    <w:rsid w:val="00851320"/>
    <w:rsid w:val="008517A8"/>
    <w:rsid w:val="00851DA5"/>
    <w:rsid w:val="00851E32"/>
    <w:rsid w:val="00851ECF"/>
    <w:rsid w:val="00852AA5"/>
    <w:rsid w:val="0085306D"/>
    <w:rsid w:val="00853108"/>
    <w:rsid w:val="00853F32"/>
    <w:rsid w:val="00854050"/>
    <w:rsid w:val="00855310"/>
    <w:rsid w:val="00855603"/>
    <w:rsid w:val="00855AA1"/>
    <w:rsid w:val="00855B69"/>
    <w:rsid w:val="00855CC2"/>
    <w:rsid w:val="00855F31"/>
    <w:rsid w:val="0085693B"/>
    <w:rsid w:val="00856DAB"/>
    <w:rsid w:val="00857251"/>
    <w:rsid w:val="00860870"/>
    <w:rsid w:val="00860914"/>
    <w:rsid w:val="00860BA5"/>
    <w:rsid w:val="00860D61"/>
    <w:rsid w:val="00860E38"/>
    <w:rsid w:val="008610B9"/>
    <w:rsid w:val="00861218"/>
    <w:rsid w:val="0086122A"/>
    <w:rsid w:val="00861350"/>
    <w:rsid w:val="00861B33"/>
    <w:rsid w:val="0086244B"/>
    <w:rsid w:val="008625E0"/>
    <w:rsid w:val="008629FB"/>
    <w:rsid w:val="00862A67"/>
    <w:rsid w:val="00862F17"/>
    <w:rsid w:val="00863478"/>
    <w:rsid w:val="00864709"/>
    <w:rsid w:val="00864BA3"/>
    <w:rsid w:val="00864F0E"/>
    <w:rsid w:val="00865071"/>
    <w:rsid w:val="00865E9B"/>
    <w:rsid w:val="00865ED4"/>
    <w:rsid w:val="008660C0"/>
    <w:rsid w:val="00866504"/>
    <w:rsid w:val="0086690F"/>
    <w:rsid w:val="008671E2"/>
    <w:rsid w:val="00867DB1"/>
    <w:rsid w:val="0087050B"/>
    <w:rsid w:val="00870643"/>
    <w:rsid w:val="0087113B"/>
    <w:rsid w:val="00871197"/>
    <w:rsid w:val="008713D5"/>
    <w:rsid w:val="008716BE"/>
    <w:rsid w:val="00871E59"/>
    <w:rsid w:val="00871FC8"/>
    <w:rsid w:val="00872478"/>
    <w:rsid w:val="00872662"/>
    <w:rsid w:val="008727E4"/>
    <w:rsid w:val="00872AE1"/>
    <w:rsid w:val="00872C52"/>
    <w:rsid w:val="00872D0D"/>
    <w:rsid w:val="00872D96"/>
    <w:rsid w:val="00873896"/>
    <w:rsid w:val="00873D33"/>
    <w:rsid w:val="008746A1"/>
    <w:rsid w:val="008746D1"/>
    <w:rsid w:val="0087557F"/>
    <w:rsid w:val="008756DA"/>
    <w:rsid w:val="00875B63"/>
    <w:rsid w:val="0087600C"/>
    <w:rsid w:val="008767EC"/>
    <w:rsid w:val="008770CD"/>
    <w:rsid w:val="008775F4"/>
    <w:rsid w:val="0087782B"/>
    <w:rsid w:val="00877CED"/>
    <w:rsid w:val="00880277"/>
    <w:rsid w:val="008808E0"/>
    <w:rsid w:val="008811A2"/>
    <w:rsid w:val="00881295"/>
    <w:rsid w:val="008812D2"/>
    <w:rsid w:val="00881695"/>
    <w:rsid w:val="008816D8"/>
    <w:rsid w:val="008818C1"/>
    <w:rsid w:val="00881A32"/>
    <w:rsid w:val="00881AD8"/>
    <w:rsid w:val="00881EA7"/>
    <w:rsid w:val="0088208F"/>
    <w:rsid w:val="008822D4"/>
    <w:rsid w:val="008827A2"/>
    <w:rsid w:val="008828C4"/>
    <w:rsid w:val="00882ADB"/>
    <w:rsid w:val="00882DDB"/>
    <w:rsid w:val="00882F2D"/>
    <w:rsid w:val="0088360C"/>
    <w:rsid w:val="008837CE"/>
    <w:rsid w:val="00883961"/>
    <w:rsid w:val="00884625"/>
    <w:rsid w:val="00884A72"/>
    <w:rsid w:val="00884AC9"/>
    <w:rsid w:val="00884DA7"/>
    <w:rsid w:val="00885184"/>
    <w:rsid w:val="00885B27"/>
    <w:rsid w:val="0088696F"/>
    <w:rsid w:val="00886A63"/>
    <w:rsid w:val="00886BFB"/>
    <w:rsid w:val="00886EAC"/>
    <w:rsid w:val="00886F2F"/>
    <w:rsid w:val="00887015"/>
    <w:rsid w:val="008870B6"/>
    <w:rsid w:val="008872F2"/>
    <w:rsid w:val="0088776B"/>
    <w:rsid w:val="008901F9"/>
    <w:rsid w:val="008904CB"/>
    <w:rsid w:val="00890750"/>
    <w:rsid w:val="0089083F"/>
    <w:rsid w:val="00890C57"/>
    <w:rsid w:val="008916FA"/>
    <w:rsid w:val="00891835"/>
    <w:rsid w:val="00891AE0"/>
    <w:rsid w:val="00891C9B"/>
    <w:rsid w:val="00892082"/>
    <w:rsid w:val="00892083"/>
    <w:rsid w:val="008921D4"/>
    <w:rsid w:val="00892387"/>
    <w:rsid w:val="008929D0"/>
    <w:rsid w:val="00892DC7"/>
    <w:rsid w:val="00893AF6"/>
    <w:rsid w:val="00893B13"/>
    <w:rsid w:val="0089447C"/>
    <w:rsid w:val="008949E2"/>
    <w:rsid w:val="00894ACF"/>
    <w:rsid w:val="00894FEC"/>
    <w:rsid w:val="008956B5"/>
    <w:rsid w:val="00895826"/>
    <w:rsid w:val="00895AFB"/>
    <w:rsid w:val="00895D9E"/>
    <w:rsid w:val="00895F24"/>
    <w:rsid w:val="008968B6"/>
    <w:rsid w:val="00896E1D"/>
    <w:rsid w:val="0089706E"/>
    <w:rsid w:val="00897485"/>
    <w:rsid w:val="00897735"/>
    <w:rsid w:val="008A0080"/>
    <w:rsid w:val="008A07CD"/>
    <w:rsid w:val="008A0800"/>
    <w:rsid w:val="008A0D80"/>
    <w:rsid w:val="008A0E0B"/>
    <w:rsid w:val="008A10B6"/>
    <w:rsid w:val="008A1A91"/>
    <w:rsid w:val="008A1C92"/>
    <w:rsid w:val="008A2C6E"/>
    <w:rsid w:val="008A3067"/>
    <w:rsid w:val="008A30FB"/>
    <w:rsid w:val="008A310E"/>
    <w:rsid w:val="008A317E"/>
    <w:rsid w:val="008A32ED"/>
    <w:rsid w:val="008A3314"/>
    <w:rsid w:val="008A33BD"/>
    <w:rsid w:val="008A33EF"/>
    <w:rsid w:val="008A3589"/>
    <w:rsid w:val="008A35B4"/>
    <w:rsid w:val="008A388C"/>
    <w:rsid w:val="008A390C"/>
    <w:rsid w:val="008A3E6B"/>
    <w:rsid w:val="008A427E"/>
    <w:rsid w:val="008A43F3"/>
    <w:rsid w:val="008A570B"/>
    <w:rsid w:val="008A5835"/>
    <w:rsid w:val="008A5B59"/>
    <w:rsid w:val="008A6874"/>
    <w:rsid w:val="008A6AA1"/>
    <w:rsid w:val="008A6E0B"/>
    <w:rsid w:val="008A6EC1"/>
    <w:rsid w:val="008A7EE6"/>
    <w:rsid w:val="008B0436"/>
    <w:rsid w:val="008B05F3"/>
    <w:rsid w:val="008B081B"/>
    <w:rsid w:val="008B0959"/>
    <w:rsid w:val="008B1288"/>
    <w:rsid w:val="008B15EB"/>
    <w:rsid w:val="008B1BDA"/>
    <w:rsid w:val="008B1F06"/>
    <w:rsid w:val="008B1F39"/>
    <w:rsid w:val="008B25EA"/>
    <w:rsid w:val="008B26EB"/>
    <w:rsid w:val="008B26F1"/>
    <w:rsid w:val="008B26FE"/>
    <w:rsid w:val="008B289A"/>
    <w:rsid w:val="008B28C9"/>
    <w:rsid w:val="008B3E41"/>
    <w:rsid w:val="008B40B8"/>
    <w:rsid w:val="008B44D5"/>
    <w:rsid w:val="008B4901"/>
    <w:rsid w:val="008B49BA"/>
    <w:rsid w:val="008B4A40"/>
    <w:rsid w:val="008B4F40"/>
    <w:rsid w:val="008B51C2"/>
    <w:rsid w:val="008B59F9"/>
    <w:rsid w:val="008B5E7C"/>
    <w:rsid w:val="008B6163"/>
    <w:rsid w:val="008B6221"/>
    <w:rsid w:val="008B637B"/>
    <w:rsid w:val="008B6DD9"/>
    <w:rsid w:val="008B7359"/>
    <w:rsid w:val="008B73FE"/>
    <w:rsid w:val="008B768B"/>
    <w:rsid w:val="008B783C"/>
    <w:rsid w:val="008B7F43"/>
    <w:rsid w:val="008C0199"/>
    <w:rsid w:val="008C0CE7"/>
    <w:rsid w:val="008C11FD"/>
    <w:rsid w:val="008C170A"/>
    <w:rsid w:val="008C199E"/>
    <w:rsid w:val="008C216B"/>
    <w:rsid w:val="008C235D"/>
    <w:rsid w:val="008C2E23"/>
    <w:rsid w:val="008C3020"/>
    <w:rsid w:val="008C3078"/>
    <w:rsid w:val="008C33CF"/>
    <w:rsid w:val="008C3B74"/>
    <w:rsid w:val="008C48D1"/>
    <w:rsid w:val="008C491C"/>
    <w:rsid w:val="008C4B48"/>
    <w:rsid w:val="008C537E"/>
    <w:rsid w:val="008C5963"/>
    <w:rsid w:val="008C5D2B"/>
    <w:rsid w:val="008C5E83"/>
    <w:rsid w:val="008C5ED9"/>
    <w:rsid w:val="008C5F9F"/>
    <w:rsid w:val="008C5FC6"/>
    <w:rsid w:val="008C63B6"/>
    <w:rsid w:val="008C69C1"/>
    <w:rsid w:val="008C712A"/>
    <w:rsid w:val="008C7144"/>
    <w:rsid w:val="008C7A1E"/>
    <w:rsid w:val="008C7D0A"/>
    <w:rsid w:val="008D001E"/>
    <w:rsid w:val="008D06BF"/>
    <w:rsid w:val="008D0F06"/>
    <w:rsid w:val="008D159E"/>
    <w:rsid w:val="008D2242"/>
    <w:rsid w:val="008D22CA"/>
    <w:rsid w:val="008D2918"/>
    <w:rsid w:val="008D29E0"/>
    <w:rsid w:val="008D32C1"/>
    <w:rsid w:val="008D3418"/>
    <w:rsid w:val="008D38FF"/>
    <w:rsid w:val="008D3DCF"/>
    <w:rsid w:val="008D3FEB"/>
    <w:rsid w:val="008D4163"/>
    <w:rsid w:val="008D5CDE"/>
    <w:rsid w:val="008D66DC"/>
    <w:rsid w:val="008D6C09"/>
    <w:rsid w:val="008D6E20"/>
    <w:rsid w:val="008E0DB8"/>
    <w:rsid w:val="008E13B9"/>
    <w:rsid w:val="008E1B53"/>
    <w:rsid w:val="008E2261"/>
    <w:rsid w:val="008E28CF"/>
    <w:rsid w:val="008E2E61"/>
    <w:rsid w:val="008E2F5B"/>
    <w:rsid w:val="008E3102"/>
    <w:rsid w:val="008E3103"/>
    <w:rsid w:val="008E317F"/>
    <w:rsid w:val="008E3520"/>
    <w:rsid w:val="008E3ABC"/>
    <w:rsid w:val="008E3E87"/>
    <w:rsid w:val="008E404D"/>
    <w:rsid w:val="008E4879"/>
    <w:rsid w:val="008E50A9"/>
    <w:rsid w:val="008E5185"/>
    <w:rsid w:val="008E54A6"/>
    <w:rsid w:val="008E564F"/>
    <w:rsid w:val="008E5A4E"/>
    <w:rsid w:val="008E70A3"/>
    <w:rsid w:val="008E7217"/>
    <w:rsid w:val="008E7441"/>
    <w:rsid w:val="008E7C49"/>
    <w:rsid w:val="008E7FC4"/>
    <w:rsid w:val="008F010D"/>
    <w:rsid w:val="008F02BD"/>
    <w:rsid w:val="008F0442"/>
    <w:rsid w:val="008F0613"/>
    <w:rsid w:val="008F0D58"/>
    <w:rsid w:val="008F0E00"/>
    <w:rsid w:val="008F0F08"/>
    <w:rsid w:val="008F14CD"/>
    <w:rsid w:val="008F153D"/>
    <w:rsid w:val="008F15D0"/>
    <w:rsid w:val="008F1E02"/>
    <w:rsid w:val="008F2069"/>
    <w:rsid w:val="008F37CA"/>
    <w:rsid w:val="008F414F"/>
    <w:rsid w:val="008F45FC"/>
    <w:rsid w:val="008F4673"/>
    <w:rsid w:val="008F5209"/>
    <w:rsid w:val="008F53B1"/>
    <w:rsid w:val="008F6D8D"/>
    <w:rsid w:val="008F709C"/>
    <w:rsid w:val="008F7347"/>
    <w:rsid w:val="008F73A6"/>
    <w:rsid w:val="008F747B"/>
    <w:rsid w:val="008F79D7"/>
    <w:rsid w:val="00900047"/>
    <w:rsid w:val="00900D40"/>
    <w:rsid w:val="0090129F"/>
    <w:rsid w:val="00901447"/>
    <w:rsid w:val="009020A9"/>
    <w:rsid w:val="00902A5E"/>
    <w:rsid w:val="0090352A"/>
    <w:rsid w:val="0090388C"/>
    <w:rsid w:val="00903AD2"/>
    <w:rsid w:val="00903CD9"/>
    <w:rsid w:val="00904201"/>
    <w:rsid w:val="00904403"/>
    <w:rsid w:val="009051B4"/>
    <w:rsid w:val="0090542C"/>
    <w:rsid w:val="0090559B"/>
    <w:rsid w:val="009060D8"/>
    <w:rsid w:val="009060FE"/>
    <w:rsid w:val="0090624A"/>
    <w:rsid w:val="00906404"/>
    <w:rsid w:val="00906BB9"/>
    <w:rsid w:val="00906BDF"/>
    <w:rsid w:val="00906C51"/>
    <w:rsid w:val="00906D21"/>
    <w:rsid w:val="009073DF"/>
    <w:rsid w:val="009076A1"/>
    <w:rsid w:val="009076BF"/>
    <w:rsid w:val="009076C2"/>
    <w:rsid w:val="009079D1"/>
    <w:rsid w:val="00910A8D"/>
    <w:rsid w:val="009110C7"/>
    <w:rsid w:val="009114E1"/>
    <w:rsid w:val="00911C58"/>
    <w:rsid w:val="00911D70"/>
    <w:rsid w:val="00912011"/>
    <w:rsid w:val="009122DD"/>
    <w:rsid w:val="009127AF"/>
    <w:rsid w:val="009128B3"/>
    <w:rsid w:val="00912F3C"/>
    <w:rsid w:val="00913608"/>
    <w:rsid w:val="00913C64"/>
    <w:rsid w:val="00913DCB"/>
    <w:rsid w:val="00913E86"/>
    <w:rsid w:val="00915E13"/>
    <w:rsid w:val="0091658A"/>
    <w:rsid w:val="009167D1"/>
    <w:rsid w:val="00917956"/>
    <w:rsid w:val="00920D89"/>
    <w:rsid w:val="00921D56"/>
    <w:rsid w:val="0092228D"/>
    <w:rsid w:val="00923170"/>
    <w:rsid w:val="00923503"/>
    <w:rsid w:val="00923745"/>
    <w:rsid w:val="00923CC6"/>
    <w:rsid w:val="00923CEA"/>
    <w:rsid w:val="00924055"/>
    <w:rsid w:val="00924854"/>
    <w:rsid w:val="00924DA9"/>
    <w:rsid w:val="00925520"/>
    <w:rsid w:val="00925C3E"/>
    <w:rsid w:val="00925EA8"/>
    <w:rsid w:val="00926BBF"/>
    <w:rsid w:val="0092727C"/>
    <w:rsid w:val="0092747A"/>
    <w:rsid w:val="009274E8"/>
    <w:rsid w:val="009278E6"/>
    <w:rsid w:val="009279BE"/>
    <w:rsid w:val="00927CCF"/>
    <w:rsid w:val="00927DC9"/>
    <w:rsid w:val="00930892"/>
    <w:rsid w:val="00930928"/>
    <w:rsid w:val="00930D48"/>
    <w:rsid w:val="00930DC1"/>
    <w:rsid w:val="009312EE"/>
    <w:rsid w:val="0093237E"/>
    <w:rsid w:val="0093251C"/>
    <w:rsid w:val="00932AA8"/>
    <w:rsid w:val="00933076"/>
    <w:rsid w:val="00933289"/>
    <w:rsid w:val="0093346F"/>
    <w:rsid w:val="00933B26"/>
    <w:rsid w:val="0093432B"/>
    <w:rsid w:val="009346F5"/>
    <w:rsid w:val="00934EC8"/>
    <w:rsid w:val="00935689"/>
    <w:rsid w:val="0093598E"/>
    <w:rsid w:val="009359B2"/>
    <w:rsid w:val="00935C00"/>
    <w:rsid w:val="00935D01"/>
    <w:rsid w:val="009361B7"/>
    <w:rsid w:val="0093652A"/>
    <w:rsid w:val="009366FF"/>
    <w:rsid w:val="00937112"/>
    <w:rsid w:val="009376BF"/>
    <w:rsid w:val="00937B60"/>
    <w:rsid w:val="0094000F"/>
    <w:rsid w:val="0094108E"/>
    <w:rsid w:val="00941477"/>
    <w:rsid w:val="0094159F"/>
    <w:rsid w:val="00941A18"/>
    <w:rsid w:val="00941C86"/>
    <w:rsid w:val="009420BF"/>
    <w:rsid w:val="0094213D"/>
    <w:rsid w:val="00942459"/>
    <w:rsid w:val="00942696"/>
    <w:rsid w:val="00942A9A"/>
    <w:rsid w:val="00943179"/>
    <w:rsid w:val="00943800"/>
    <w:rsid w:val="00943C35"/>
    <w:rsid w:val="00943E8E"/>
    <w:rsid w:val="00943EBE"/>
    <w:rsid w:val="00943FFF"/>
    <w:rsid w:val="0094462B"/>
    <w:rsid w:val="00944AB5"/>
    <w:rsid w:val="00944F6D"/>
    <w:rsid w:val="00945040"/>
    <w:rsid w:val="0094504E"/>
    <w:rsid w:val="009458B4"/>
    <w:rsid w:val="0094598B"/>
    <w:rsid w:val="00946340"/>
    <w:rsid w:val="0094639F"/>
    <w:rsid w:val="009470F2"/>
    <w:rsid w:val="0094742B"/>
    <w:rsid w:val="009478BC"/>
    <w:rsid w:val="00947BBD"/>
    <w:rsid w:val="00950075"/>
    <w:rsid w:val="009505AB"/>
    <w:rsid w:val="009507AC"/>
    <w:rsid w:val="009508D8"/>
    <w:rsid w:val="00950D1F"/>
    <w:rsid w:val="009519AB"/>
    <w:rsid w:val="00951DF6"/>
    <w:rsid w:val="00951E81"/>
    <w:rsid w:val="00952062"/>
    <w:rsid w:val="009523C5"/>
    <w:rsid w:val="009523CF"/>
    <w:rsid w:val="00953A04"/>
    <w:rsid w:val="00953FD0"/>
    <w:rsid w:val="0095493D"/>
    <w:rsid w:val="00954C50"/>
    <w:rsid w:val="00954E90"/>
    <w:rsid w:val="009573C7"/>
    <w:rsid w:val="009578D9"/>
    <w:rsid w:val="00957E6C"/>
    <w:rsid w:val="00960AD9"/>
    <w:rsid w:val="00960E8A"/>
    <w:rsid w:val="00960FDD"/>
    <w:rsid w:val="0096141E"/>
    <w:rsid w:val="00961471"/>
    <w:rsid w:val="00961DFE"/>
    <w:rsid w:val="00961FED"/>
    <w:rsid w:val="00962E00"/>
    <w:rsid w:val="009632E0"/>
    <w:rsid w:val="00963588"/>
    <w:rsid w:val="00963761"/>
    <w:rsid w:val="00963B29"/>
    <w:rsid w:val="00963B3A"/>
    <w:rsid w:val="00963E1C"/>
    <w:rsid w:val="009640C8"/>
    <w:rsid w:val="00964544"/>
    <w:rsid w:val="00964CB5"/>
    <w:rsid w:val="00965200"/>
    <w:rsid w:val="00965A13"/>
    <w:rsid w:val="00965F71"/>
    <w:rsid w:val="0096643E"/>
    <w:rsid w:val="00966B7F"/>
    <w:rsid w:val="009670FE"/>
    <w:rsid w:val="00967201"/>
    <w:rsid w:val="0096744E"/>
    <w:rsid w:val="00967568"/>
    <w:rsid w:val="0096764B"/>
    <w:rsid w:val="00967D92"/>
    <w:rsid w:val="009708BB"/>
    <w:rsid w:val="00970B15"/>
    <w:rsid w:val="00970E4D"/>
    <w:rsid w:val="00971F54"/>
    <w:rsid w:val="00972585"/>
    <w:rsid w:val="00972B7F"/>
    <w:rsid w:val="009731C7"/>
    <w:rsid w:val="0097323E"/>
    <w:rsid w:val="009732F2"/>
    <w:rsid w:val="009735F6"/>
    <w:rsid w:val="0097398D"/>
    <w:rsid w:val="00973CA6"/>
    <w:rsid w:val="00974262"/>
    <w:rsid w:val="00974550"/>
    <w:rsid w:val="00974755"/>
    <w:rsid w:val="00974B49"/>
    <w:rsid w:val="00974D8B"/>
    <w:rsid w:val="009754D3"/>
    <w:rsid w:val="0097562F"/>
    <w:rsid w:val="009756B8"/>
    <w:rsid w:val="009760DC"/>
    <w:rsid w:val="009761D2"/>
    <w:rsid w:val="009769A7"/>
    <w:rsid w:val="00976BBD"/>
    <w:rsid w:val="00976FA9"/>
    <w:rsid w:val="0097714D"/>
    <w:rsid w:val="00977E23"/>
    <w:rsid w:val="00980275"/>
    <w:rsid w:val="00980363"/>
    <w:rsid w:val="00980468"/>
    <w:rsid w:val="009804EB"/>
    <w:rsid w:val="009809B2"/>
    <w:rsid w:val="009809D3"/>
    <w:rsid w:val="00980C22"/>
    <w:rsid w:val="00980DC6"/>
    <w:rsid w:val="00980EBD"/>
    <w:rsid w:val="00980F31"/>
    <w:rsid w:val="00980FE0"/>
    <w:rsid w:val="00981049"/>
    <w:rsid w:val="00981465"/>
    <w:rsid w:val="00981560"/>
    <w:rsid w:val="00982135"/>
    <w:rsid w:val="0098263A"/>
    <w:rsid w:val="00982680"/>
    <w:rsid w:val="00982921"/>
    <w:rsid w:val="009830CA"/>
    <w:rsid w:val="009835FD"/>
    <w:rsid w:val="00983977"/>
    <w:rsid w:val="00983F07"/>
    <w:rsid w:val="009844D6"/>
    <w:rsid w:val="00984506"/>
    <w:rsid w:val="00984C1B"/>
    <w:rsid w:val="00984C5A"/>
    <w:rsid w:val="00984D54"/>
    <w:rsid w:val="00984F28"/>
    <w:rsid w:val="00985002"/>
    <w:rsid w:val="0098545B"/>
    <w:rsid w:val="0098574D"/>
    <w:rsid w:val="00985F6D"/>
    <w:rsid w:val="00986065"/>
    <w:rsid w:val="00986333"/>
    <w:rsid w:val="0098688D"/>
    <w:rsid w:val="00987249"/>
    <w:rsid w:val="00987462"/>
    <w:rsid w:val="00987CA5"/>
    <w:rsid w:val="00987F6D"/>
    <w:rsid w:val="00990169"/>
    <w:rsid w:val="009903DE"/>
    <w:rsid w:val="00990773"/>
    <w:rsid w:val="00990B53"/>
    <w:rsid w:val="00990EDC"/>
    <w:rsid w:val="0099129E"/>
    <w:rsid w:val="00991DC5"/>
    <w:rsid w:val="009920F2"/>
    <w:rsid w:val="009921CC"/>
    <w:rsid w:val="00992242"/>
    <w:rsid w:val="0099237D"/>
    <w:rsid w:val="00992385"/>
    <w:rsid w:val="00992662"/>
    <w:rsid w:val="00992676"/>
    <w:rsid w:val="00992827"/>
    <w:rsid w:val="00992909"/>
    <w:rsid w:val="00992959"/>
    <w:rsid w:val="009930FF"/>
    <w:rsid w:val="009936B3"/>
    <w:rsid w:val="009939F9"/>
    <w:rsid w:val="00993BE3"/>
    <w:rsid w:val="00993C3E"/>
    <w:rsid w:val="00993C93"/>
    <w:rsid w:val="00993D76"/>
    <w:rsid w:val="00994590"/>
    <w:rsid w:val="00994649"/>
    <w:rsid w:val="009952C4"/>
    <w:rsid w:val="00995E3E"/>
    <w:rsid w:val="0099616C"/>
    <w:rsid w:val="00996223"/>
    <w:rsid w:val="0099694B"/>
    <w:rsid w:val="009969D7"/>
    <w:rsid w:val="00996A7B"/>
    <w:rsid w:val="00996B53"/>
    <w:rsid w:val="0099745D"/>
    <w:rsid w:val="0099787E"/>
    <w:rsid w:val="00997A78"/>
    <w:rsid w:val="009A013F"/>
    <w:rsid w:val="009A0147"/>
    <w:rsid w:val="009A09D9"/>
    <w:rsid w:val="009A0A6D"/>
    <w:rsid w:val="009A0E68"/>
    <w:rsid w:val="009A142F"/>
    <w:rsid w:val="009A1484"/>
    <w:rsid w:val="009A14A8"/>
    <w:rsid w:val="009A1D15"/>
    <w:rsid w:val="009A203E"/>
    <w:rsid w:val="009A2237"/>
    <w:rsid w:val="009A23E8"/>
    <w:rsid w:val="009A253E"/>
    <w:rsid w:val="009A2680"/>
    <w:rsid w:val="009A28D7"/>
    <w:rsid w:val="009A2B08"/>
    <w:rsid w:val="009A3230"/>
    <w:rsid w:val="009A32E7"/>
    <w:rsid w:val="009A3302"/>
    <w:rsid w:val="009A33E4"/>
    <w:rsid w:val="009A3631"/>
    <w:rsid w:val="009A38FD"/>
    <w:rsid w:val="009A3CC1"/>
    <w:rsid w:val="009A42DA"/>
    <w:rsid w:val="009A43F7"/>
    <w:rsid w:val="009A49FC"/>
    <w:rsid w:val="009A56C5"/>
    <w:rsid w:val="009A68C5"/>
    <w:rsid w:val="009A6FE3"/>
    <w:rsid w:val="009A7235"/>
    <w:rsid w:val="009A74BA"/>
    <w:rsid w:val="009A77FC"/>
    <w:rsid w:val="009A7847"/>
    <w:rsid w:val="009B0603"/>
    <w:rsid w:val="009B0709"/>
    <w:rsid w:val="009B0B74"/>
    <w:rsid w:val="009B0E5C"/>
    <w:rsid w:val="009B0EBA"/>
    <w:rsid w:val="009B106F"/>
    <w:rsid w:val="009B12B8"/>
    <w:rsid w:val="009B14CE"/>
    <w:rsid w:val="009B1852"/>
    <w:rsid w:val="009B1B9E"/>
    <w:rsid w:val="009B1E85"/>
    <w:rsid w:val="009B2231"/>
    <w:rsid w:val="009B2659"/>
    <w:rsid w:val="009B269D"/>
    <w:rsid w:val="009B289D"/>
    <w:rsid w:val="009B28B2"/>
    <w:rsid w:val="009B2F59"/>
    <w:rsid w:val="009B37E7"/>
    <w:rsid w:val="009B40D9"/>
    <w:rsid w:val="009B430B"/>
    <w:rsid w:val="009B4906"/>
    <w:rsid w:val="009B4CD3"/>
    <w:rsid w:val="009B5263"/>
    <w:rsid w:val="009B574F"/>
    <w:rsid w:val="009B57F0"/>
    <w:rsid w:val="009B5829"/>
    <w:rsid w:val="009B6562"/>
    <w:rsid w:val="009B6789"/>
    <w:rsid w:val="009B701B"/>
    <w:rsid w:val="009B7373"/>
    <w:rsid w:val="009B7466"/>
    <w:rsid w:val="009B75B6"/>
    <w:rsid w:val="009B7B87"/>
    <w:rsid w:val="009B7D9B"/>
    <w:rsid w:val="009B7E66"/>
    <w:rsid w:val="009C0137"/>
    <w:rsid w:val="009C019F"/>
    <w:rsid w:val="009C0304"/>
    <w:rsid w:val="009C04C5"/>
    <w:rsid w:val="009C0590"/>
    <w:rsid w:val="009C0A3D"/>
    <w:rsid w:val="009C0A4D"/>
    <w:rsid w:val="009C0B8E"/>
    <w:rsid w:val="009C0C67"/>
    <w:rsid w:val="009C0CF8"/>
    <w:rsid w:val="009C0F4B"/>
    <w:rsid w:val="009C16E7"/>
    <w:rsid w:val="009C198F"/>
    <w:rsid w:val="009C1DCE"/>
    <w:rsid w:val="009C1DF8"/>
    <w:rsid w:val="009C29F9"/>
    <w:rsid w:val="009C2A60"/>
    <w:rsid w:val="009C3649"/>
    <w:rsid w:val="009C3706"/>
    <w:rsid w:val="009C3AF0"/>
    <w:rsid w:val="009C3CB1"/>
    <w:rsid w:val="009C4235"/>
    <w:rsid w:val="009C4603"/>
    <w:rsid w:val="009C4672"/>
    <w:rsid w:val="009C4F74"/>
    <w:rsid w:val="009C550A"/>
    <w:rsid w:val="009C577F"/>
    <w:rsid w:val="009C5C32"/>
    <w:rsid w:val="009C5D57"/>
    <w:rsid w:val="009C5FCF"/>
    <w:rsid w:val="009C6083"/>
    <w:rsid w:val="009C613A"/>
    <w:rsid w:val="009C65C9"/>
    <w:rsid w:val="009C6AC0"/>
    <w:rsid w:val="009C7564"/>
    <w:rsid w:val="009C77C5"/>
    <w:rsid w:val="009C7843"/>
    <w:rsid w:val="009D0DC8"/>
    <w:rsid w:val="009D0E51"/>
    <w:rsid w:val="009D0EE5"/>
    <w:rsid w:val="009D14D2"/>
    <w:rsid w:val="009D2B86"/>
    <w:rsid w:val="009D2B9C"/>
    <w:rsid w:val="009D30D8"/>
    <w:rsid w:val="009D3E12"/>
    <w:rsid w:val="009D3FE0"/>
    <w:rsid w:val="009D419F"/>
    <w:rsid w:val="009D43F3"/>
    <w:rsid w:val="009D44F1"/>
    <w:rsid w:val="009D5B89"/>
    <w:rsid w:val="009D5C58"/>
    <w:rsid w:val="009D5F8F"/>
    <w:rsid w:val="009D5FD9"/>
    <w:rsid w:val="009D643C"/>
    <w:rsid w:val="009D65DD"/>
    <w:rsid w:val="009D69FA"/>
    <w:rsid w:val="009D6CDB"/>
    <w:rsid w:val="009D6FC7"/>
    <w:rsid w:val="009D73E2"/>
    <w:rsid w:val="009D743C"/>
    <w:rsid w:val="009D761E"/>
    <w:rsid w:val="009D76C3"/>
    <w:rsid w:val="009D79F1"/>
    <w:rsid w:val="009E03B5"/>
    <w:rsid w:val="009E062E"/>
    <w:rsid w:val="009E0643"/>
    <w:rsid w:val="009E0C70"/>
    <w:rsid w:val="009E1A06"/>
    <w:rsid w:val="009E1E13"/>
    <w:rsid w:val="009E1E7B"/>
    <w:rsid w:val="009E2718"/>
    <w:rsid w:val="009E282C"/>
    <w:rsid w:val="009E2A5F"/>
    <w:rsid w:val="009E2D28"/>
    <w:rsid w:val="009E3572"/>
    <w:rsid w:val="009E3BA3"/>
    <w:rsid w:val="009E3C8D"/>
    <w:rsid w:val="009E47CF"/>
    <w:rsid w:val="009E48B3"/>
    <w:rsid w:val="009E4C09"/>
    <w:rsid w:val="009E5235"/>
    <w:rsid w:val="009E528E"/>
    <w:rsid w:val="009E5A01"/>
    <w:rsid w:val="009E5FBD"/>
    <w:rsid w:val="009E638E"/>
    <w:rsid w:val="009E6C92"/>
    <w:rsid w:val="009E6D64"/>
    <w:rsid w:val="009E6F94"/>
    <w:rsid w:val="009E7073"/>
    <w:rsid w:val="009E74D0"/>
    <w:rsid w:val="009E768A"/>
    <w:rsid w:val="009E7807"/>
    <w:rsid w:val="009E794B"/>
    <w:rsid w:val="009F042B"/>
    <w:rsid w:val="009F0827"/>
    <w:rsid w:val="009F0A75"/>
    <w:rsid w:val="009F0AD7"/>
    <w:rsid w:val="009F0CB1"/>
    <w:rsid w:val="009F0FFE"/>
    <w:rsid w:val="009F18F6"/>
    <w:rsid w:val="009F19B0"/>
    <w:rsid w:val="009F1AC5"/>
    <w:rsid w:val="009F1BC1"/>
    <w:rsid w:val="009F1D4A"/>
    <w:rsid w:val="009F2B9A"/>
    <w:rsid w:val="009F397E"/>
    <w:rsid w:val="009F39AE"/>
    <w:rsid w:val="009F3A8B"/>
    <w:rsid w:val="009F3FA5"/>
    <w:rsid w:val="009F4E03"/>
    <w:rsid w:val="009F54C4"/>
    <w:rsid w:val="009F5511"/>
    <w:rsid w:val="009F5898"/>
    <w:rsid w:val="009F5D92"/>
    <w:rsid w:val="009F6021"/>
    <w:rsid w:val="009F6034"/>
    <w:rsid w:val="009F65FB"/>
    <w:rsid w:val="009F6753"/>
    <w:rsid w:val="009F6909"/>
    <w:rsid w:val="009F6D70"/>
    <w:rsid w:val="009F7437"/>
    <w:rsid w:val="009F76E6"/>
    <w:rsid w:val="009F78A6"/>
    <w:rsid w:val="009F7B74"/>
    <w:rsid w:val="009F7D3D"/>
    <w:rsid w:val="009F7F85"/>
    <w:rsid w:val="00A004B4"/>
    <w:rsid w:val="00A01364"/>
    <w:rsid w:val="00A01552"/>
    <w:rsid w:val="00A016F0"/>
    <w:rsid w:val="00A01D28"/>
    <w:rsid w:val="00A01E7F"/>
    <w:rsid w:val="00A0220A"/>
    <w:rsid w:val="00A023FD"/>
    <w:rsid w:val="00A02712"/>
    <w:rsid w:val="00A02C41"/>
    <w:rsid w:val="00A0393A"/>
    <w:rsid w:val="00A03D0B"/>
    <w:rsid w:val="00A04195"/>
    <w:rsid w:val="00A04530"/>
    <w:rsid w:val="00A0484B"/>
    <w:rsid w:val="00A048E3"/>
    <w:rsid w:val="00A04EDC"/>
    <w:rsid w:val="00A0517D"/>
    <w:rsid w:val="00A05672"/>
    <w:rsid w:val="00A05DB1"/>
    <w:rsid w:val="00A063F6"/>
    <w:rsid w:val="00A06FB3"/>
    <w:rsid w:val="00A071E9"/>
    <w:rsid w:val="00A0727D"/>
    <w:rsid w:val="00A1045A"/>
    <w:rsid w:val="00A104FB"/>
    <w:rsid w:val="00A10602"/>
    <w:rsid w:val="00A1093E"/>
    <w:rsid w:val="00A10CF1"/>
    <w:rsid w:val="00A10D13"/>
    <w:rsid w:val="00A1168C"/>
    <w:rsid w:val="00A117CB"/>
    <w:rsid w:val="00A117EC"/>
    <w:rsid w:val="00A11885"/>
    <w:rsid w:val="00A11957"/>
    <w:rsid w:val="00A11B07"/>
    <w:rsid w:val="00A122EF"/>
    <w:rsid w:val="00A12F0C"/>
    <w:rsid w:val="00A1303F"/>
    <w:rsid w:val="00A13171"/>
    <w:rsid w:val="00A1344E"/>
    <w:rsid w:val="00A13F94"/>
    <w:rsid w:val="00A14027"/>
    <w:rsid w:val="00A1428E"/>
    <w:rsid w:val="00A14908"/>
    <w:rsid w:val="00A14A7E"/>
    <w:rsid w:val="00A14EC6"/>
    <w:rsid w:val="00A14F88"/>
    <w:rsid w:val="00A15393"/>
    <w:rsid w:val="00A16063"/>
    <w:rsid w:val="00A1665A"/>
    <w:rsid w:val="00A16911"/>
    <w:rsid w:val="00A16916"/>
    <w:rsid w:val="00A16EF3"/>
    <w:rsid w:val="00A16F6C"/>
    <w:rsid w:val="00A170DA"/>
    <w:rsid w:val="00A1723F"/>
    <w:rsid w:val="00A1743C"/>
    <w:rsid w:val="00A1758B"/>
    <w:rsid w:val="00A17939"/>
    <w:rsid w:val="00A2056B"/>
    <w:rsid w:val="00A20714"/>
    <w:rsid w:val="00A21643"/>
    <w:rsid w:val="00A21E3B"/>
    <w:rsid w:val="00A22120"/>
    <w:rsid w:val="00A22137"/>
    <w:rsid w:val="00A226BF"/>
    <w:rsid w:val="00A2371C"/>
    <w:rsid w:val="00A238A6"/>
    <w:rsid w:val="00A23CB1"/>
    <w:rsid w:val="00A246CB"/>
    <w:rsid w:val="00A24AC5"/>
    <w:rsid w:val="00A24F06"/>
    <w:rsid w:val="00A2515C"/>
    <w:rsid w:val="00A254AA"/>
    <w:rsid w:val="00A25801"/>
    <w:rsid w:val="00A25951"/>
    <w:rsid w:val="00A25AD7"/>
    <w:rsid w:val="00A25C1B"/>
    <w:rsid w:val="00A25E24"/>
    <w:rsid w:val="00A26027"/>
    <w:rsid w:val="00A260C3"/>
    <w:rsid w:val="00A26997"/>
    <w:rsid w:val="00A26D45"/>
    <w:rsid w:val="00A26F34"/>
    <w:rsid w:val="00A2727A"/>
    <w:rsid w:val="00A27957"/>
    <w:rsid w:val="00A2797E"/>
    <w:rsid w:val="00A27F6F"/>
    <w:rsid w:val="00A3003E"/>
    <w:rsid w:val="00A303FC"/>
    <w:rsid w:val="00A30891"/>
    <w:rsid w:val="00A30908"/>
    <w:rsid w:val="00A3183F"/>
    <w:rsid w:val="00A3199C"/>
    <w:rsid w:val="00A31DC4"/>
    <w:rsid w:val="00A3215A"/>
    <w:rsid w:val="00A323D8"/>
    <w:rsid w:val="00A32F37"/>
    <w:rsid w:val="00A32FD4"/>
    <w:rsid w:val="00A3340D"/>
    <w:rsid w:val="00A33B9E"/>
    <w:rsid w:val="00A33C5D"/>
    <w:rsid w:val="00A33E06"/>
    <w:rsid w:val="00A34126"/>
    <w:rsid w:val="00A345BF"/>
    <w:rsid w:val="00A3492F"/>
    <w:rsid w:val="00A34D9B"/>
    <w:rsid w:val="00A350DA"/>
    <w:rsid w:val="00A35518"/>
    <w:rsid w:val="00A35C08"/>
    <w:rsid w:val="00A35C80"/>
    <w:rsid w:val="00A35F5D"/>
    <w:rsid w:val="00A35F77"/>
    <w:rsid w:val="00A35FF7"/>
    <w:rsid w:val="00A362B6"/>
    <w:rsid w:val="00A36631"/>
    <w:rsid w:val="00A368A2"/>
    <w:rsid w:val="00A36CD1"/>
    <w:rsid w:val="00A3751C"/>
    <w:rsid w:val="00A37ACB"/>
    <w:rsid w:val="00A403E2"/>
    <w:rsid w:val="00A40567"/>
    <w:rsid w:val="00A40807"/>
    <w:rsid w:val="00A40872"/>
    <w:rsid w:val="00A40A24"/>
    <w:rsid w:val="00A40F1E"/>
    <w:rsid w:val="00A417BE"/>
    <w:rsid w:val="00A4219B"/>
    <w:rsid w:val="00A42B5D"/>
    <w:rsid w:val="00A42C75"/>
    <w:rsid w:val="00A42EF3"/>
    <w:rsid w:val="00A431D5"/>
    <w:rsid w:val="00A432B7"/>
    <w:rsid w:val="00A436F1"/>
    <w:rsid w:val="00A442A5"/>
    <w:rsid w:val="00A444CB"/>
    <w:rsid w:val="00A449EE"/>
    <w:rsid w:val="00A45305"/>
    <w:rsid w:val="00A45BCA"/>
    <w:rsid w:val="00A4606A"/>
    <w:rsid w:val="00A46D36"/>
    <w:rsid w:val="00A46D9C"/>
    <w:rsid w:val="00A47457"/>
    <w:rsid w:val="00A4754B"/>
    <w:rsid w:val="00A476C9"/>
    <w:rsid w:val="00A47CE5"/>
    <w:rsid w:val="00A50241"/>
    <w:rsid w:val="00A502F9"/>
    <w:rsid w:val="00A5031B"/>
    <w:rsid w:val="00A508A2"/>
    <w:rsid w:val="00A50B43"/>
    <w:rsid w:val="00A513A5"/>
    <w:rsid w:val="00A513C6"/>
    <w:rsid w:val="00A51405"/>
    <w:rsid w:val="00A51526"/>
    <w:rsid w:val="00A5246E"/>
    <w:rsid w:val="00A52ABD"/>
    <w:rsid w:val="00A52E5B"/>
    <w:rsid w:val="00A53192"/>
    <w:rsid w:val="00A53363"/>
    <w:rsid w:val="00A53418"/>
    <w:rsid w:val="00A53A41"/>
    <w:rsid w:val="00A53C03"/>
    <w:rsid w:val="00A54902"/>
    <w:rsid w:val="00A549EC"/>
    <w:rsid w:val="00A54B30"/>
    <w:rsid w:val="00A54D3E"/>
    <w:rsid w:val="00A54E4E"/>
    <w:rsid w:val="00A5552D"/>
    <w:rsid w:val="00A559C6"/>
    <w:rsid w:val="00A560EA"/>
    <w:rsid w:val="00A562C3"/>
    <w:rsid w:val="00A564C6"/>
    <w:rsid w:val="00A568A8"/>
    <w:rsid w:val="00A56B6A"/>
    <w:rsid w:val="00A578E0"/>
    <w:rsid w:val="00A578F6"/>
    <w:rsid w:val="00A603E9"/>
    <w:rsid w:val="00A609CA"/>
    <w:rsid w:val="00A6154F"/>
    <w:rsid w:val="00A618F9"/>
    <w:rsid w:val="00A6208A"/>
    <w:rsid w:val="00A622E9"/>
    <w:rsid w:val="00A622F3"/>
    <w:rsid w:val="00A62A96"/>
    <w:rsid w:val="00A62CE3"/>
    <w:rsid w:val="00A631E2"/>
    <w:rsid w:val="00A643FA"/>
    <w:rsid w:val="00A64779"/>
    <w:rsid w:val="00A6490B"/>
    <w:rsid w:val="00A64E76"/>
    <w:rsid w:val="00A655BA"/>
    <w:rsid w:val="00A65852"/>
    <w:rsid w:val="00A65ACE"/>
    <w:rsid w:val="00A65F70"/>
    <w:rsid w:val="00A667AD"/>
    <w:rsid w:val="00A6691E"/>
    <w:rsid w:val="00A66AF6"/>
    <w:rsid w:val="00A66F48"/>
    <w:rsid w:val="00A66FC8"/>
    <w:rsid w:val="00A67224"/>
    <w:rsid w:val="00A673C4"/>
    <w:rsid w:val="00A674E1"/>
    <w:rsid w:val="00A67880"/>
    <w:rsid w:val="00A67D61"/>
    <w:rsid w:val="00A7023F"/>
    <w:rsid w:val="00A70C46"/>
    <w:rsid w:val="00A71B79"/>
    <w:rsid w:val="00A71C7C"/>
    <w:rsid w:val="00A7201D"/>
    <w:rsid w:val="00A72114"/>
    <w:rsid w:val="00A72457"/>
    <w:rsid w:val="00A7246F"/>
    <w:rsid w:val="00A72737"/>
    <w:rsid w:val="00A728FA"/>
    <w:rsid w:val="00A72947"/>
    <w:rsid w:val="00A72A6E"/>
    <w:rsid w:val="00A73277"/>
    <w:rsid w:val="00A733D8"/>
    <w:rsid w:val="00A74817"/>
    <w:rsid w:val="00A7521D"/>
    <w:rsid w:val="00A7553F"/>
    <w:rsid w:val="00A755BB"/>
    <w:rsid w:val="00A755DE"/>
    <w:rsid w:val="00A76324"/>
    <w:rsid w:val="00A7644B"/>
    <w:rsid w:val="00A76742"/>
    <w:rsid w:val="00A76F22"/>
    <w:rsid w:val="00A770B1"/>
    <w:rsid w:val="00A7718D"/>
    <w:rsid w:val="00A77305"/>
    <w:rsid w:val="00A773D8"/>
    <w:rsid w:val="00A776CB"/>
    <w:rsid w:val="00A77CE8"/>
    <w:rsid w:val="00A801F7"/>
    <w:rsid w:val="00A80205"/>
    <w:rsid w:val="00A803E6"/>
    <w:rsid w:val="00A805F9"/>
    <w:rsid w:val="00A81501"/>
    <w:rsid w:val="00A81965"/>
    <w:rsid w:val="00A81BC2"/>
    <w:rsid w:val="00A82909"/>
    <w:rsid w:val="00A82C42"/>
    <w:rsid w:val="00A82F95"/>
    <w:rsid w:val="00A8308F"/>
    <w:rsid w:val="00A83DA6"/>
    <w:rsid w:val="00A83F16"/>
    <w:rsid w:val="00A841F6"/>
    <w:rsid w:val="00A842D8"/>
    <w:rsid w:val="00A84440"/>
    <w:rsid w:val="00A84869"/>
    <w:rsid w:val="00A849C5"/>
    <w:rsid w:val="00A84F86"/>
    <w:rsid w:val="00A85239"/>
    <w:rsid w:val="00A85544"/>
    <w:rsid w:val="00A85650"/>
    <w:rsid w:val="00A8579E"/>
    <w:rsid w:val="00A85911"/>
    <w:rsid w:val="00A864B9"/>
    <w:rsid w:val="00A86A41"/>
    <w:rsid w:val="00A86BDB"/>
    <w:rsid w:val="00A86F64"/>
    <w:rsid w:val="00A876E3"/>
    <w:rsid w:val="00A90434"/>
    <w:rsid w:val="00A90539"/>
    <w:rsid w:val="00A91060"/>
    <w:rsid w:val="00A91606"/>
    <w:rsid w:val="00A91A03"/>
    <w:rsid w:val="00A91AB2"/>
    <w:rsid w:val="00A91F52"/>
    <w:rsid w:val="00A92C28"/>
    <w:rsid w:val="00A93742"/>
    <w:rsid w:val="00A9387C"/>
    <w:rsid w:val="00A93A79"/>
    <w:rsid w:val="00A941FD"/>
    <w:rsid w:val="00A94E73"/>
    <w:rsid w:val="00A9535C"/>
    <w:rsid w:val="00A95C4D"/>
    <w:rsid w:val="00A95F40"/>
    <w:rsid w:val="00A9607D"/>
    <w:rsid w:val="00A96342"/>
    <w:rsid w:val="00A967BE"/>
    <w:rsid w:val="00A96B2C"/>
    <w:rsid w:val="00A96E2E"/>
    <w:rsid w:val="00A96FAA"/>
    <w:rsid w:val="00A971B3"/>
    <w:rsid w:val="00A9722F"/>
    <w:rsid w:val="00A974EC"/>
    <w:rsid w:val="00A97828"/>
    <w:rsid w:val="00A97DA2"/>
    <w:rsid w:val="00AA03BB"/>
    <w:rsid w:val="00AA06E5"/>
    <w:rsid w:val="00AA0BD1"/>
    <w:rsid w:val="00AA0C05"/>
    <w:rsid w:val="00AA184B"/>
    <w:rsid w:val="00AA2DB3"/>
    <w:rsid w:val="00AA2F48"/>
    <w:rsid w:val="00AA31A4"/>
    <w:rsid w:val="00AA32EE"/>
    <w:rsid w:val="00AA3A02"/>
    <w:rsid w:val="00AA3A2E"/>
    <w:rsid w:val="00AA3B81"/>
    <w:rsid w:val="00AA3BDC"/>
    <w:rsid w:val="00AA4257"/>
    <w:rsid w:val="00AA42CB"/>
    <w:rsid w:val="00AA4318"/>
    <w:rsid w:val="00AA445B"/>
    <w:rsid w:val="00AA4558"/>
    <w:rsid w:val="00AA4A0C"/>
    <w:rsid w:val="00AA585E"/>
    <w:rsid w:val="00AA5872"/>
    <w:rsid w:val="00AA58C9"/>
    <w:rsid w:val="00AA5BDA"/>
    <w:rsid w:val="00AA5CC3"/>
    <w:rsid w:val="00AA5E23"/>
    <w:rsid w:val="00AA6276"/>
    <w:rsid w:val="00AA63D1"/>
    <w:rsid w:val="00AA6871"/>
    <w:rsid w:val="00AA737B"/>
    <w:rsid w:val="00AA7FAD"/>
    <w:rsid w:val="00AB02EB"/>
    <w:rsid w:val="00AB069D"/>
    <w:rsid w:val="00AB08F7"/>
    <w:rsid w:val="00AB0A1A"/>
    <w:rsid w:val="00AB150C"/>
    <w:rsid w:val="00AB157A"/>
    <w:rsid w:val="00AB1D30"/>
    <w:rsid w:val="00AB2445"/>
    <w:rsid w:val="00AB25B3"/>
    <w:rsid w:val="00AB26AA"/>
    <w:rsid w:val="00AB2BA1"/>
    <w:rsid w:val="00AB2FF8"/>
    <w:rsid w:val="00AB3100"/>
    <w:rsid w:val="00AB35E4"/>
    <w:rsid w:val="00AB3DE1"/>
    <w:rsid w:val="00AB4636"/>
    <w:rsid w:val="00AB5098"/>
    <w:rsid w:val="00AB53C0"/>
    <w:rsid w:val="00AB563C"/>
    <w:rsid w:val="00AB613F"/>
    <w:rsid w:val="00AB64C5"/>
    <w:rsid w:val="00AB6793"/>
    <w:rsid w:val="00AB6B78"/>
    <w:rsid w:val="00AB7158"/>
    <w:rsid w:val="00AB71C8"/>
    <w:rsid w:val="00AB7563"/>
    <w:rsid w:val="00AB76C2"/>
    <w:rsid w:val="00AC0B05"/>
    <w:rsid w:val="00AC1AD1"/>
    <w:rsid w:val="00AC26FD"/>
    <w:rsid w:val="00AC2890"/>
    <w:rsid w:val="00AC2BE0"/>
    <w:rsid w:val="00AC2EA5"/>
    <w:rsid w:val="00AC31E8"/>
    <w:rsid w:val="00AC3253"/>
    <w:rsid w:val="00AC32C9"/>
    <w:rsid w:val="00AC3513"/>
    <w:rsid w:val="00AC37E2"/>
    <w:rsid w:val="00AC4B03"/>
    <w:rsid w:val="00AC516A"/>
    <w:rsid w:val="00AC5FD9"/>
    <w:rsid w:val="00AC613C"/>
    <w:rsid w:val="00AC6502"/>
    <w:rsid w:val="00AC68F1"/>
    <w:rsid w:val="00AC6C64"/>
    <w:rsid w:val="00AC6C8B"/>
    <w:rsid w:val="00AC6D1A"/>
    <w:rsid w:val="00AC6E94"/>
    <w:rsid w:val="00AC732E"/>
    <w:rsid w:val="00AC7541"/>
    <w:rsid w:val="00AC7B5A"/>
    <w:rsid w:val="00AC7DC8"/>
    <w:rsid w:val="00AC7E65"/>
    <w:rsid w:val="00AC7F9F"/>
    <w:rsid w:val="00AD0270"/>
    <w:rsid w:val="00AD03BC"/>
    <w:rsid w:val="00AD05DC"/>
    <w:rsid w:val="00AD12D0"/>
    <w:rsid w:val="00AD159E"/>
    <w:rsid w:val="00AD1839"/>
    <w:rsid w:val="00AD1A13"/>
    <w:rsid w:val="00AD1C86"/>
    <w:rsid w:val="00AD2075"/>
    <w:rsid w:val="00AD25B3"/>
    <w:rsid w:val="00AD283D"/>
    <w:rsid w:val="00AD2CA1"/>
    <w:rsid w:val="00AD2D91"/>
    <w:rsid w:val="00AD330F"/>
    <w:rsid w:val="00AD3373"/>
    <w:rsid w:val="00AD384B"/>
    <w:rsid w:val="00AD40FA"/>
    <w:rsid w:val="00AD41E7"/>
    <w:rsid w:val="00AD4D56"/>
    <w:rsid w:val="00AD4F82"/>
    <w:rsid w:val="00AD510A"/>
    <w:rsid w:val="00AD5402"/>
    <w:rsid w:val="00AD551E"/>
    <w:rsid w:val="00AD5C44"/>
    <w:rsid w:val="00AD639E"/>
    <w:rsid w:val="00AD6424"/>
    <w:rsid w:val="00AD69CB"/>
    <w:rsid w:val="00AD6E44"/>
    <w:rsid w:val="00AD73B4"/>
    <w:rsid w:val="00AD7855"/>
    <w:rsid w:val="00AD7CF4"/>
    <w:rsid w:val="00AE000D"/>
    <w:rsid w:val="00AE009C"/>
    <w:rsid w:val="00AE0424"/>
    <w:rsid w:val="00AE0676"/>
    <w:rsid w:val="00AE0B82"/>
    <w:rsid w:val="00AE0B94"/>
    <w:rsid w:val="00AE0F18"/>
    <w:rsid w:val="00AE13D7"/>
    <w:rsid w:val="00AE167D"/>
    <w:rsid w:val="00AE1A9A"/>
    <w:rsid w:val="00AE20FF"/>
    <w:rsid w:val="00AE2139"/>
    <w:rsid w:val="00AE21C3"/>
    <w:rsid w:val="00AE22E2"/>
    <w:rsid w:val="00AE247C"/>
    <w:rsid w:val="00AE2975"/>
    <w:rsid w:val="00AE2A29"/>
    <w:rsid w:val="00AE2D62"/>
    <w:rsid w:val="00AE2EBB"/>
    <w:rsid w:val="00AE3F06"/>
    <w:rsid w:val="00AE41C9"/>
    <w:rsid w:val="00AE4246"/>
    <w:rsid w:val="00AE438A"/>
    <w:rsid w:val="00AE44DD"/>
    <w:rsid w:val="00AE476C"/>
    <w:rsid w:val="00AE4A7D"/>
    <w:rsid w:val="00AE4BA9"/>
    <w:rsid w:val="00AE4CBF"/>
    <w:rsid w:val="00AE50C5"/>
    <w:rsid w:val="00AE51F8"/>
    <w:rsid w:val="00AE524E"/>
    <w:rsid w:val="00AE54A3"/>
    <w:rsid w:val="00AE57E7"/>
    <w:rsid w:val="00AE6D30"/>
    <w:rsid w:val="00AE729E"/>
    <w:rsid w:val="00AE7569"/>
    <w:rsid w:val="00AE7777"/>
    <w:rsid w:val="00AE79D8"/>
    <w:rsid w:val="00AE7B7C"/>
    <w:rsid w:val="00AE7CAF"/>
    <w:rsid w:val="00AE7DE6"/>
    <w:rsid w:val="00AE7EDE"/>
    <w:rsid w:val="00AF01BC"/>
    <w:rsid w:val="00AF0593"/>
    <w:rsid w:val="00AF0AE3"/>
    <w:rsid w:val="00AF0CC5"/>
    <w:rsid w:val="00AF0E92"/>
    <w:rsid w:val="00AF10F5"/>
    <w:rsid w:val="00AF180B"/>
    <w:rsid w:val="00AF1BC7"/>
    <w:rsid w:val="00AF1D1D"/>
    <w:rsid w:val="00AF1F57"/>
    <w:rsid w:val="00AF23A4"/>
    <w:rsid w:val="00AF3463"/>
    <w:rsid w:val="00AF3507"/>
    <w:rsid w:val="00AF35A0"/>
    <w:rsid w:val="00AF3671"/>
    <w:rsid w:val="00AF3E85"/>
    <w:rsid w:val="00AF3EBD"/>
    <w:rsid w:val="00AF4155"/>
    <w:rsid w:val="00AF4305"/>
    <w:rsid w:val="00AF447F"/>
    <w:rsid w:val="00AF45CD"/>
    <w:rsid w:val="00AF4ED1"/>
    <w:rsid w:val="00AF5449"/>
    <w:rsid w:val="00AF54E7"/>
    <w:rsid w:val="00AF5559"/>
    <w:rsid w:val="00AF58F3"/>
    <w:rsid w:val="00AF610A"/>
    <w:rsid w:val="00AF631A"/>
    <w:rsid w:val="00AF651A"/>
    <w:rsid w:val="00AF7AA9"/>
    <w:rsid w:val="00B00075"/>
    <w:rsid w:val="00B0050B"/>
    <w:rsid w:val="00B00B26"/>
    <w:rsid w:val="00B01067"/>
    <w:rsid w:val="00B01394"/>
    <w:rsid w:val="00B01412"/>
    <w:rsid w:val="00B0171C"/>
    <w:rsid w:val="00B0176A"/>
    <w:rsid w:val="00B01E14"/>
    <w:rsid w:val="00B020F9"/>
    <w:rsid w:val="00B0234A"/>
    <w:rsid w:val="00B02D2A"/>
    <w:rsid w:val="00B03198"/>
    <w:rsid w:val="00B0352A"/>
    <w:rsid w:val="00B03E09"/>
    <w:rsid w:val="00B0419D"/>
    <w:rsid w:val="00B044EE"/>
    <w:rsid w:val="00B04940"/>
    <w:rsid w:val="00B04F3C"/>
    <w:rsid w:val="00B04F91"/>
    <w:rsid w:val="00B05560"/>
    <w:rsid w:val="00B055AD"/>
    <w:rsid w:val="00B05A81"/>
    <w:rsid w:val="00B05C1B"/>
    <w:rsid w:val="00B05D79"/>
    <w:rsid w:val="00B05DA8"/>
    <w:rsid w:val="00B06A7F"/>
    <w:rsid w:val="00B06C8A"/>
    <w:rsid w:val="00B06FB4"/>
    <w:rsid w:val="00B06FB9"/>
    <w:rsid w:val="00B07104"/>
    <w:rsid w:val="00B07529"/>
    <w:rsid w:val="00B07538"/>
    <w:rsid w:val="00B07623"/>
    <w:rsid w:val="00B07965"/>
    <w:rsid w:val="00B07AD5"/>
    <w:rsid w:val="00B07AFA"/>
    <w:rsid w:val="00B07C08"/>
    <w:rsid w:val="00B07ED7"/>
    <w:rsid w:val="00B10944"/>
    <w:rsid w:val="00B10A2B"/>
    <w:rsid w:val="00B10A7C"/>
    <w:rsid w:val="00B10EE2"/>
    <w:rsid w:val="00B10F00"/>
    <w:rsid w:val="00B117F0"/>
    <w:rsid w:val="00B11B56"/>
    <w:rsid w:val="00B1217C"/>
    <w:rsid w:val="00B122CA"/>
    <w:rsid w:val="00B1234D"/>
    <w:rsid w:val="00B12563"/>
    <w:rsid w:val="00B12CCF"/>
    <w:rsid w:val="00B1355D"/>
    <w:rsid w:val="00B13A71"/>
    <w:rsid w:val="00B13E09"/>
    <w:rsid w:val="00B13E16"/>
    <w:rsid w:val="00B13E20"/>
    <w:rsid w:val="00B13E79"/>
    <w:rsid w:val="00B147B3"/>
    <w:rsid w:val="00B14855"/>
    <w:rsid w:val="00B14A0E"/>
    <w:rsid w:val="00B14CB2"/>
    <w:rsid w:val="00B1520E"/>
    <w:rsid w:val="00B1544F"/>
    <w:rsid w:val="00B16200"/>
    <w:rsid w:val="00B16294"/>
    <w:rsid w:val="00B1654F"/>
    <w:rsid w:val="00B16CAA"/>
    <w:rsid w:val="00B17760"/>
    <w:rsid w:val="00B2068D"/>
    <w:rsid w:val="00B20CB6"/>
    <w:rsid w:val="00B20EFB"/>
    <w:rsid w:val="00B21A87"/>
    <w:rsid w:val="00B21ADE"/>
    <w:rsid w:val="00B21B63"/>
    <w:rsid w:val="00B21C1E"/>
    <w:rsid w:val="00B21C4B"/>
    <w:rsid w:val="00B22900"/>
    <w:rsid w:val="00B2299B"/>
    <w:rsid w:val="00B23055"/>
    <w:rsid w:val="00B23606"/>
    <w:rsid w:val="00B242E1"/>
    <w:rsid w:val="00B2488B"/>
    <w:rsid w:val="00B248CA"/>
    <w:rsid w:val="00B249F4"/>
    <w:rsid w:val="00B24E21"/>
    <w:rsid w:val="00B24F71"/>
    <w:rsid w:val="00B2529C"/>
    <w:rsid w:val="00B258D4"/>
    <w:rsid w:val="00B25AD1"/>
    <w:rsid w:val="00B25BC9"/>
    <w:rsid w:val="00B25D9E"/>
    <w:rsid w:val="00B26287"/>
    <w:rsid w:val="00B268D5"/>
    <w:rsid w:val="00B26F8D"/>
    <w:rsid w:val="00B27065"/>
    <w:rsid w:val="00B27305"/>
    <w:rsid w:val="00B27CF8"/>
    <w:rsid w:val="00B27D34"/>
    <w:rsid w:val="00B27F10"/>
    <w:rsid w:val="00B3027C"/>
    <w:rsid w:val="00B3078D"/>
    <w:rsid w:val="00B30A77"/>
    <w:rsid w:val="00B30AB3"/>
    <w:rsid w:val="00B30D4D"/>
    <w:rsid w:val="00B30E8B"/>
    <w:rsid w:val="00B30EC3"/>
    <w:rsid w:val="00B314B6"/>
    <w:rsid w:val="00B31CF9"/>
    <w:rsid w:val="00B32075"/>
    <w:rsid w:val="00B321DD"/>
    <w:rsid w:val="00B322C5"/>
    <w:rsid w:val="00B323E6"/>
    <w:rsid w:val="00B32590"/>
    <w:rsid w:val="00B32CC2"/>
    <w:rsid w:val="00B3316A"/>
    <w:rsid w:val="00B336E8"/>
    <w:rsid w:val="00B337DA"/>
    <w:rsid w:val="00B33E8D"/>
    <w:rsid w:val="00B34040"/>
    <w:rsid w:val="00B342BF"/>
    <w:rsid w:val="00B34779"/>
    <w:rsid w:val="00B34C51"/>
    <w:rsid w:val="00B3508D"/>
    <w:rsid w:val="00B35097"/>
    <w:rsid w:val="00B35442"/>
    <w:rsid w:val="00B35747"/>
    <w:rsid w:val="00B35E88"/>
    <w:rsid w:val="00B35F3A"/>
    <w:rsid w:val="00B36213"/>
    <w:rsid w:val="00B3626B"/>
    <w:rsid w:val="00B36294"/>
    <w:rsid w:val="00B36DD2"/>
    <w:rsid w:val="00B36FE9"/>
    <w:rsid w:val="00B3719F"/>
    <w:rsid w:val="00B374F8"/>
    <w:rsid w:val="00B375F4"/>
    <w:rsid w:val="00B3774C"/>
    <w:rsid w:val="00B37906"/>
    <w:rsid w:val="00B37D02"/>
    <w:rsid w:val="00B4009B"/>
    <w:rsid w:val="00B4033D"/>
    <w:rsid w:val="00B406C0"/>
    <w:rsid w:val="00B40816"/>
    <w:rsid w:val="00B4130F"/>
    <w:rsid w:val="00B41502"/>
    <w:rsid w:val="00B41779"/>
    <w:rsid w:val="00B417A9"/>
    <w:rsid w:val="00B41D7E"/>
    <w:rsid w:val="00B42328"/>
    <w:rsid w:val="00B424C1"/>
    <w:rsid w:val="00B43218"/>
    <w:rsid w:val="00B43473"/>
    <w:rsid w:val="00B43E56"/>
    <w:rsid w:val="00B450E5"/>
    <w:rsid w:val="00B4554F"/>
    <w:rsid w:val="00B45CDA"/>
    <w:rsid w:val="00B46711"/>
    <w:rsid w:val="00B46DA3"/>
    <w:rsid w:val="00B47B0B"/>
    <w:rsid w:val="00B47C98"/>
    <w:rsid w:val="00B47E01"/>
    <w:rsid w:val="00B47F40"/>
    <w:rsid w:val="00B47FFB"/>
    <w:rsid w:val="00B50284"/>
    <w:rsid w:val="00B50830"/>
    <w:rsid w:val="00B51658"/>
    <w:rsid w:val="00B51880"/>
    <w:rsid w:val="00B51A9C"/>
    <w:rsid w:val="00B51AC0"/>
    <w:rsid w:val="00B51BE9"/>
    <w:rsid w:val="00B51EC5"/>
    <w:rsid w:val="00B51EDB"/>
    <w:rsid w:val="00B51F94"/>
    <w:rsid w:val="00B526F5"/>
    <w:rsid w:val="00B52A43"/>
    <w:rsid w:val="00B530A1"/>
    <w:rsid w:val="00B530C3"/>
    <w:rsid w:val="00B53B92"/>
    <w:rsid w:val="00B53E40"/>
    <w:rsid w:val="00B53E6A"/>
    <w:rsid w:val="00B53F4E"/>
    <w:rsid w:val="00B53FB0"/>
    <w:rsid w:val="00B54030"/>
    <w:rsid w:val="00B54832"/>
    <w:rsid w:val="00B5490C"/>
    <w:rsid w:val="00B54EA7"/>
    <w:rsid w:val="00B55E0E"/>
    <w:rsid w:val="00B56731"/>
    <w:rsid w:val="00B56BF6"/>
    <w:rsid w:val="00B57290"/>
    <w:rsid w:val="00B5732C"/>
    <w:rsid w:val="00B574A4"/>
    <w:rsid w:val="00B5759B"/>
    <w:rsid w:val="00B57D06"/>
    <w:rsid w:val="00B57FDF"/>
    <w:rsid w:val="00B60CE0"/>
    <w:rsid w:val="00B61223"/>
    <w:rsid w:val="00B61318"/>
    <w:rsid w:val="00B62135"/>
    <w:rsid w:val="00B62415"/>
    <w:rsid w:val="00B62762"/>
    <w:rsid w:val="00B63588"/>
    <w:rsid w:val="00B637B1"/>
    <w:rsid w:val="00B63D3C"/>
    <w:rsid w:val="00B640D4"/>
    <w:rsid w:val="00B6420E"/>
    <w:rsid w:val="00B6449C"/>
    <w:rsid w:val="00B64B16"/>
    <w:rsid w:val="00B65086"/>
    <w:rsid w:val="00B652CF"/>
    <w:rsid w:val="00B65675"/>
    <w:rsid w:val="00B65782"/>
    <w:rsid w:val="00B65794"/>
    <w:rsid w:val="00B657D2"/>
    <w:rsid w:val="00B65D0A"/>
    <w:rsid w:val="00B660FB"/>
    <w:rsid w:val="00B6640F"/>
    <w:rsid w:val="00B66879"/>
    <w:rsid w:val="00B6696C"/>
    <w:rsid w:val="00B66B78"/>
    <w:rsid w:val="00B66BB1"/>
    <w:rsid w:val="00B66CD7"/>
    <w:rsid w:val="00B671E4"/>
    <w:rsid w:val="00B67598"/>
    <w:rsid w:val="00B67A19"/>
    <w:rsid w:val="00B67D4F"/>
    <w:rsid w:val="00B67EE3"/>
    <w:rsid w:val="00B67F38"/>
    <w:rsid w:val="00B70172"/>
    <w:rsid w:val="00B70372"/>
    <w:rsid w:val="00B706EB"/>
    <w:rsid w:val="00B70B00"/>
    <w:rsid w:val="00B70B8E"/>
    <w:rsid w:val="00B71167"/>
    <w:rsid w:val="00B7134E"/>
    <w:rsid w:val="00B72311"/>
    <w:rsid w:val="00B72542"/>
    <w:rsid w:val="00B72607"/>
    <w:rsid w:val="00B7295B"/>
    <w:rsid w:val="00B72BB1"/>
    <w:rsid w:val="00B72D25"/>
    <w:rsid w:val="00B730DE"/>
    <w:rsid w:val="00B7327B"/>
    <w:rsid w:val="00B732FE"/>
    <w:rsid w:val="00B7366D"/>
    <w:rsid w:val="00B736F4"/>
    <w:rsid w:val="00B743CE"/>
    <w:rsid w:val="00B74739"/>
    <w:rsid w:val="00B74A0B"/>
    <w:rsid w:val="00B74C4F"/>
    <w:rsid w:val="00B752B1"/>
    <w:rsid w:val="00B7535E"/>
    <w:rsid w:val="00B753BB"/>
    <w:rsid w:val="00B75559"/>
    <w:rsid w:val="00B7575E"/>
    <w:rsid w:val="00B75AC4"/>
    <w:rsid w:val="00B75AEC"/>
    <w:rsid w:val="00B76106"/>
    <w:rsid w:val="00B76791"/>
    <w:rsid w:val="00B77599"/>
    <w:rsid w:val="00B778F9"/>
    <w:rsid w:val="00B77B81"/>
    <w:rsid w:val="00B77DA1"/>
    <w:rsid w:val="00B801A9"/>
    <w:rsid w:val="00B81009"/>
    <w:rsid w:val="00B81846"/>
    <w:rsid w:val="00B819DE"/>
    <w:rsid w:val="00B819F3"/>
    <w:rsid w:val="00B82620"/>
    <w:rsid w:val="00B82735"/>
    <w:rsid w:val="00B82793"/>
    <w:rsid w:val="00B82EEA"/>
    <w:rsid w:val="00B8354D"/>
    <w:rsid w:val="00B8394F"/>
    <w:rsid w:val="00B83BB5"/>
    <w:rsid w:val="00B83EEB"/>
    <w:rsid w:val="00B8423B"/>
    <w:rsid w:val="00B8480B"/>
    <w:rsid w:val="00B84C29"/>
    <w:rsid w:val="00B84EFD"/>
    <w:rsid w:val="00B85155"/>
    <w:rsid w:val="00B852B7"/>
    <w:rsid w:val="00B8544F"/>
    <w:rsid w:val="00B85674"/>
    <w:rsid w:val="00B86700"/>
    <w:rsid w:val="00B8687E"/>
    <w:rsid w:val="00B868D4"/>
    <w:rsid w:val="00B86E94"/>
    <w:rsid w:val="00B872E6"/>
    <w:rsid w:val="00B8743F"/>
    <w:rsid w:val="00B87981"/>
    <w:rsid w:val="00B87F1D"/>
    <w:rsid w:val="00B901A1"/>
    <w:rsid w:val="00B90253"/>
    <w:rsid w:val="00B90340"/>
    <w:rsid w:val="00B903DD"/>
    <w:rsid w:val="00B9053F"/>
    <w:rsid w:val="00B906E3"/>
    <w:rsid w:val="00B90A3D"/>
    <w:rsid w:val="00B9253D"/>
    <w:rsid w:val="00B92E0A"/>
    <w:rsid w:val="00B92F2B"/>
    <w:rsid w:val="00B9360C"/>
    <w:rsid w:val="00B93656"/>
    <w:rsid w:val="00B936B2"/>
    <w:rsid w:val="00B9399F"/>
    <w:rsid w:val="00B939D7"/>
    <w:rsid w:val="00B939F8"/>
    <w:rsid w:val="00B93A1A"/>
    <w:rsid w:val="00B93CE4"/>
    <w:rsid w:val="00B93FE8"/>
    <w:rsid w:val="00B93FF7"/>
    <w:rsid w:val="00B9416F"/>
    <w:rsid w:val="00B941C6"/>
    <w:rsid w:val="00B942E9"/>
    <w:rsid w:val="00B94D14"/>
    <w:rsid w:val="00B94E2D"/>
    <w:rsid w:val="00B951BE"/>
    <w:rsid w:val="00B9626A"/>
    <w:rsid w:val="00B96391"/>
    <w:rsid w:val="00B96DB3"/>
    <w:rsid w:val="00B9789C"/>
    <w:rsid w:val="00B97B2C"/>
    <w:rsid w:val="00B97CDB"/>
    <w:rsid w:val="00B97ED9"/>
    <w:rsid w:val="00BA02AF"/>
    <w:rsid w:val="00BA0C74"/>
    <w:rsid w:val="00BA117F"/>
    <w:rsid w:val="00BA17A5"/>
    <w:rsid w:val="00BA184D"/>
    <w:rsid w:val="00BA1D18"/>
    <w:rsid w:val="00BA392A"/>
    <w:rsid w:val="00BA3D84"/>
    <w:rsid w:val="00BA4151"/>
    <w:rsid w:val="00BA43AE"/>
    <w:rsid w:val="00BA4C69"/>
    <w:rsid w:val="00BA4C83"/>
    <w:rsid w:val="00BA4F98"/>
    <w:rsid w:val="00BA52C8"/>
    <w:rsid w:val="00BA593B"/>
    <w:rsid w:val="00BA5A6E"/>
    <w:rsid w:val="00BA5CB3"/>
    <w:rsid w:val="00BA6277"/>
    <w:rsid w:val="00BA62E7"/>
    <w:rsid w:val="00BA6BA0"/>
    <w:rsid w:val="00BA726D"/>
    <w:rsid w:val="00BA746F"/>
    <w:rsid w:val="00BA7933"/>
    <w:rsid w:val="00BA7F0F"/>
    <w:rsid w:val="00BB043B"/>
    <w:rsid w:val="00BB05B7"/>
    <w:rsid w:val="00BB08CF"/>
    <w:rsid w:val="00BB0B23"/>
    <w:rsid w:val="00BB122D"/>
    <w:rsid w:val="00BB1652"/>
    <w:rsid w:val="00BB1A5D"/>
    <w:rsid w:val="00BB2AF4"/>
    <w:rsid w:val="00BB2BC9"/>
    <w:rsid w:val="00BB2DD3"/>
    <w:rsid w:val="00BB2DE5"/>
    <w:rsid w:val="00BB2EF3"/>
    <w:rsid w:val="00BB366E"/>
    <w:rsid w:val="00BB3AC2"/>
    <w:rsid w:val="00BB43C2"/>
    <w:rsid w:val="00BB4636"/>
    <w:rsid w:val="00BB4814"/>
    <w:rsid w:val="00BB49DE"/>
    <w:rsid w:val="00BB4F23"/>
    <w:rsid w:val="00BB4FE4"/>
    <w:rsid w:val="00BB5174"/>
    <w:rsid w:val="00BB51A9"/>
    <w:rsid w:val="00BB5243"/>
    <w:rsid w:val="00BB55B3"/>
    <w:rsid w:val="00BB5731"/>
    <w:rsid w:val="00BB5AC9"/>
    <w:rsid w:val="00BB6615"/>
    <w:rsid w:val="00BB6653"/>
    <w:rsid w:val="00BB68CD"/>
    <w:rsid w:val="00BB6B2F"/>
    <w:rsid w:val="00BB7469"/>
    <w:rsid w:val="00BB75EF"/>
    <w:rsid w:val="00BB76A7"/>
    <w:rsid w:val="00BB7DE8"/>
    <w:rsid w:val="00BC0745"/>
    <w:rsid w:val="00BC13B9"/>
    <w:rsid w:val="00BC1563"/>
    <w:rsid w:val="00BC16F7"/>
    <w:rsid w:val="00BC1704"/>
    <w:rsid w:val="00BC1A73"/>
    <w:rsid w:val="00BC1C15"/>
    <w:rsid w:val="00BC1C8F"/>
    <w:rsid w:val="00BC1C9B"/>
    <w:rsid w:val="00BC1D11"/>
    <w:rsid w:val="00BC2464"/>
    <w:rsid w:val="00BC24CD"/>
    <w:rsid w:val="00BC2B21"/>
    <w:rsid w:val="00BC32ED"/>
    <w:rsid w:val="00BC3BE7"/>
    <w:rsid w:val="00BC3C7A"/>
    <w:rsid w:val="00BC3D40"/>
    <w:rsid w:val="00BC46F3"/>
    <w:rsid w:val="00BC5040"/>
    <w:rsid w:val="00BC5D4D"/>
    <w:rsid w:val="00BC5F36"/>
    <w:rsid w:val="00BC6586"/>
    <w:rsid w:val="00BC67B4"/>
    <w:rsid w:val="00BC68B3"/>
    <w:rsid w:val="00BC6D24"/>
    <w:rsid w:val="00BC7F39"/>
    <w:rsid w:val="00BD00FC"/>
    <w:rsid w:val="00BD0A58"/>
    <w:rsid w:val="00BD0F34"/>
    <w:rsid w:val="00BD1949"/>
    <w:rsid w:val="00BD274A"/>
    <w:rsid w:val="00BD294D"/>
    <w:rsid w:val="00BD31A3"/>
    <w:rsid w:val="00BD342D"/>
    <w:rsid w:val="00BD3685"/>
    <w:rsid w:val="00BD3706"/>
    <w:rsid w:val="00BD3ACF"/>
    <w:rsid w:val="00BD3D65"/>
    <w:rsid w:val="00BD3E65"/>
    <w:rsid w:val="00BD42B8"/>
    <w:rsid w:val="00BD438C"/>
    <w:rsid w:val="00BD44C4"/>
    <w:rsid w:val="00BD48C6"/>
    <w:rsid w:val="00BD48E1"/>
    <w:rsid w:val="00BD49F9"/>
    <w:rsid w:val="00BD56C2"/>
    <w:rsid w:val="00BD5716"/>
    <w:rsid w:val="00BD5973"/>
    <w:rsid w:val="00BD5F5D"/>
    <w:rsid w:val="00BD60BE"/>
    <w:rsid w:val="00BD66DE"/>
    <w:rsid w:val="00BD6ED5"/>
    <w:rsid w:val="00BD7216"/>
    <w:rsid w:val="00BD7DE9"/>
    <w:rsid w:val="00BE0385"/>
    <w:rsid w:val="00BE15A0"/>
    <w:rsid w:val="00BE1853"/>
    <w:rsid w:val="00BE1CDC"/>
    <w:rsid w:val="00BE1CF2"/>
    <w:rsid w:val="00BE217F"/>
    <w:rsid w:val="00BE227D"/>
    <w:rsid w:val="00BE2318"/>
    <w:rsid w:val="00BE2D4D"/>
    <w:rsid w:val="00BE2DBA"/>
    <w:rsid w:val="00BE38EC"/>
    <w:rsid w:val="00BE3942"/>
    <w:rsid w:val="00BE3B5B"/>
    <w:rsid w:val="00BE3CF8"/>
    <w:rsid w:val="00BE47B2"/>
    <w:rsid w:val="00BE4AF3"/>
    <w:rsid w:val="00BE4C1D"/>
    <w:rsid w:val="00BE4EB2"/>
    <w:rsid w:val="00BE5580"/>
    <w:rsid w:val="00BE580F"/>
    <w:rsid w:val="00BE5870"/>
    <w:rsid w:val="00BE596E"/>
    <w:rsid w:val="00BE5C41"/>
    <w:rsid w:val="00BE5E6D"/>
    <w:rsid w:val="00BE714D"/>
    <w:rsid w:val="00BE75B9"/>
    <w:rsid w:val="00BE7821"/>
    <w:rsid w:val="00BF0D9F"/>
    <w:rsid w:val="00BF0E0B"/>
    <w:rsid w:val="00BF122B"/>
    <w:rsid w:val="00BF13B7"/>
    <w:rsid w:val="00BF1476"/>
    <w:rsid w:val="00BF1920"/>
    <w:rsid w:val="00BF2011"/>
    <w:rsid w:val="00BF22A1"/>
    <w:rsid w:val="00BF2854"/>
    <w:rsid w:val="00BF2DC2"/>
    <w:rsid w:val="00BF3361"/>
    <w:rsid w:val="00BF39FA"/>
    <w:rsid w:val="00BF3B7F"/>
    <w:rsid w:val="00BF4266"/>
    <w:rsid w:val="00BF45EB"/>
    <w:rsid w:val="00BF4A37"/>
    <w:rsid w:val="00BF4BC8"/>
    <w:rsid w:val="00BF5940"/>
    <w:rsid w:val="00BF5FE5"/>
    <w:rsid w:val="00BF685A"/>
    <w:rsid w:val="00BF6A0B"/>
    <w:rsid w:val="00BF7096"/>
    <w:rsid w:val="00BF7873"/>
    <w:rsid w:val="00BF7CFA"/>
    <w:rsid w:val="00C00981"/>
    <w:rsid w:val="00C00BA4"/>
    <w:rsid w:val="00C00C29"/>
    <w:rsid w:val="00C00D27"/>
    <w:rsid w:val="00C01DAA"/>
    <w:rsid w:val="00C01ED4"/>
    <w:rsid w:val="00C02110"/>
    <w:rsid w:val="00C029CF"/>
    <w:rsid w:val="00C02BE4"/>
    <w:rsid w:val="00C02CE5"/>
    <w:rsid w:val="00C02D6F"/>
    <w:rsid w:val="00C030D0"/>
    <w:rsid w:val="00C04A41"/>
    <w:rsid w:val="00C04D9E"/>
    <w:rsid w:val="00C05800"/>
    <w:rsid w:val="00C05AE8"/>
    <w:rsid w:val="00C05BF8"/>
    <w:rsid w:val="00C05C86"/>
    <w:rsid w:val="00C068F3"/>
    <w:rsid w:val="00C069A7"/>
    <w:rsid w:val="00C06F23"/>
    <w:rsid w:val="00C06F65"/>
    <w:rsid w:val="00C07EAC"/>
    <w:rsid w:val="00C10A53"/>
    <w:rsid w:val="00C10ADF"/>
    <w:rsid w:val="00C10C5D"/>
    <w:rsid w:val="00C10EBE"/>
    <w:rsid w:val="00C11083"/>
    <w:rsid w:val="00C1125B"/>
    <w:rsid w:val="00C11755"/>
    <w:rsid w:val="00C11794"/>
    <w:rsid w:val="00C1185B"/>
    <w:rsid w:val="00C11DDF"/>
    <w:rsid w:val="00C12003"/>
    <w:rsid w:val="00C123B7"/>
    <w:rsid w:val="00C12E6D"/>
    <w:rsid w:val="00C1336D"/>
    <w:rsid w:val="00C13460"/>
    <w:rsid w:val="00C13717"/>
    <w:rsid w:val="00C13E85"/>
    <w:rsid w:val="00C14535"/>
    <w:rsid w:val="00C14604"/>
    <w:rsid w:val="00C1552D"/>
    <w:rsid w:val="00C1562E"/>
    <w:rsid w:val="00C162DC"/>
    <w:rsid w:val="00C17477"/>
    <w:rsid w:val="00C17490"/>
    <w:rsid w:val="00C20433"/>
    <w:rsid w:val="00C208A6"/>
    <w:rsid w:val="00C20EAB"/>
    <w:rsid w:val="00C21259"/>
    <w:rsid w:val="00C21714"/>
    <w:rsid w:val="00C218D8"/>
    <w:rsid w:val="00C21DFE"/>
    <w:rsid w:val="00C21F26"/>
    <w:rsid w:val="00C21F85"/>
    <w:rsid w:val="00C2207D"/>
    <w:rsid w:val="00C22081"/>
    <w:rsid w:val="00C223F6"/>
    <w:rsid w:val="00C2281F"/>
    <w:rsid w:val="00C229F8"/>
    <w:rsid w:val="00C22A3F"/>
    <w:rsid w:val="00C22D28"/>
    <w:rsid w:val="00C230C0"/>
    <w:rsid w:val="00C23267"/>
    <w:rsid w:val="00C23318"/>
    <w:rsid w:val="00C2335F"/>
    <w:rsid w:val="00C233A2"/>
    <w:rsid w:val="00C23BA6"/>
    <w:rsid w:val="00C23C0C"/>
    <w:rsid w:val="00C23E61"/>
    <w:rsid w:val="00C2487C"/>
    <w:rsid w:val="00C24C62"/>
    <w:rsid w:val="00C24EC2"/>
    <w:rsid w:val="00C25202"/>
    <w:rsid w:val="00C2544C"/>
    <w:rsid w:val="00C25C0C"/>
    <w:rsid w:val="00C25D8B"/>
    <w:rsid w:val="00C26000"/>
    <w:rsid w:val="00C26675"/>
    <w:rsid w:val="00C276C4"/>
    <w:rsid w:val="00C277B1"/>
    <w:rsid w:val="00C27949"/>
    <w:rsid w:val="00C279FC"/>
    <w:rsid w:val="00C27DBD"/>
    <w:rsid w:val="00C3004B"/>
    <w:rsid w:val="00C3011F"/>
    <w:rsid w:val="00C30CA0"/>
    <w:rsid w:val="00C30DC5"/>
    <w:rsid w:val="00C30DC6"/>
    <w:rsid w:val="00C31053"/>
    <w:rsid w:val="00C314BC"/>
    <w:rsid w:val="00C31918"/>
    <w:rsid w:val="00C31972"/>
    <w:rsid w:val="00C321C0"/>
    <w:rsid w:val="00C32A72"/>
    <w:rsid w:val="00C32CC5"/>
    <w:rsid w:val="00C3304C"/>
    <w:rsid w:val="00C33349"/>
    <w:rsid w:val="00C33769"/>
    <w:rsid w:val="00C3393F"/>
    <w:rsid w:val="00C33ABD"/>
    <w:rsid w:val="00C33CD3"/>
    <w:rsid w:val="00C33D71"/>
    <w:rsid w:val="00C33DA2"/>
    <w:rsid w:val="00C34441"/>
    <w:rsid w:val="00C344E2"/>
    <w:rsid w:val="00C35223"/>
    <w:rsid w:val="00C35253"/>
    <w:rsid w:val="00C353AC"/>
    <w:rsid w:val="00C358C6"/>
    <w:rsid w:val="00C35985"/>
    <w:rsid w:val="00C35BB4"/>
    <w:rsid w:val="00C35DBA"/>
    <w:rsid w:val="00C35EAC"/>
    <w:rsid w:val="00C36A06"/>
    <w:rsid w:val="00C36EF9"/>
    <w:rsid w:val="00C37773"/>
    <w:rsid w:val="00C37931"/>
    <w:rsid w:val="00C37BAD"/>
    <w:rsid w:val="00C402C4"/>
    <w:rsid w:val="00C40710"/>
    <w:rsid w:val="00C40A51"/>
    <w:rsid w:val="00C40C02"/>
    <w:rsid w:val="00C41FE0"/>
    <w:rsid w:val="00C42210"/>
    <w:rsid w:val="00C422E6"/>
    <w:rsid w:val="00C427A9"/>
    <w:rsid w:val="00C42A4F"/>
    <w:rsid w:val="00C42E3C"/>
    <w:rsid w:val="00C43127"/>
    <w:rsid w:val="00C4493B"/>
    <w:rsid w:val="00C449EF"/>
    <w:rsid w:val="00C44A6F"/>
    <w:rsid w:val="00C44A8B"/>
    <w:rsid w:val="00C44E91"/>
    <w:rsid w:val="00C45106"/>
    <w:rsid w:val="00C452FF"/>
    <w:rsid w:val="00C4556B"/>
    <w:rsid w:val="00C45C37"/>
    <w:rsid w:val="00C45CB8"/>
    <w:rsid w:val="00C45CDF"/>
    <w:rsid w:val="00C4678B"/>
    <w:rsid w:val="00C46938"/>
    <w:rsid w:val="00C46C86"/>
    <w:rsid w:val="00C4797D"/>
    <w:rsid w:val="00C47E8F"/>
    <w:rsid w:val="00C47EC2"/>
    <w:rsid w:val="00C50064"/>
    <w:rsid w:val="00C5010E"/>
    <w:rsid w:val="00C50AFD"/>
    <w:rsid w:val="00C50E32"/>
    <w:rsid w:val="00C50F72"/>
    <w:rsid w:val="00C514B9"/>
    <w:rsid w:val="00C515AE"/>
    <w:rsid w:val="00C51AAB"/>
    <w:rsid w:val="00C51D28"/>
    <w:rsid w:val="00C51D91"/>
    <w:rsid w:val="00C51DF3"/>
    <w:rsid w:val="00C523BE"/>
    <w:rsid w:val="00C52433"/>
    <w:rsid w:val="00C530C4"/>
    <w:rsid w:val="00C53364"/>
    <w:rsid w:val="00C5370F"/>
    <w:rsid w:val="00C5375C"/>
    <w:rsid w:val="00C5398B"/>
    <w:rsid w:val="00C53E92"/>
    <w:rsid w:val="00C540E2"/>
    <w:rsid w:val="00C54267"/>
    <w:rsid w:val="00C548D7"/>
    <w:rsid w:val="00C54D20"/>
    <w:rsid w:val="00C55190"/>
    <w:rsid w:val="00C55335"/>
    <w:rsid w:val="00C558ED"/>
    <w:rsid w:val="00C55DF6"/>
    <w:rsid w:val="00C561EA"/>
    <w:rsid w:val="00C5643E"/>
    <w:rsid w:val="00C5684C"/>
    <w:rsid w:val="00C57502"/>
    <w:rsid w:val="00C5766A"/>
    <w:rsid w:val="00C576B2"/>
    <w:rsid w:val="00C57B81"/>
    <w:rsid w:val="00C57C51"/>
    <w:rsid w:val="00C57D7C"/>
    <w:rsid w:val="00C600F2"/>
    <w:rsid w:val="00C606F3"/>
    <w:rsid w:val="00C60C2D"/>
    <w:rsid w:val="00C60E7E"/>
    <w:rsid w:val="00C61564"/>
    <w:rsid w:val="00C61703"/>
    <w:rsid w:val="00C61908"/>
    <w:rsid w:val="00C61B57"/>
    <w:rsid w:val="00C61D6D"/>
    <w:rsid w:val="00C61E5F"/>
    <w:rsid w:val="00C61ED3"/>
    <w:rsid w:val="00C621A0"/>
    <w:rsid w:val="00C62C9A"/>
    <w:rsid w:val="00C63315"/>
    <w:rsid w:val="00C63786"/>
    <w:rsid w:val="00C63DD7"/>
    <w:rsid w:val="00C64648"/>
    <w:rsid w:val="00C64789"/>
    <w:rsid w:val="00C65177"/>
    <w:rsid w:val="00C65533"/>
    <w:rsid w:val="00C65724"/>
    <w:rsid w:val="00C65B51"/>
    <w:rsid w:val="00C65E17"/>
    <w:rsid w:val="00C65FCF"/>
    <w:rsid w:val="00C66240"/>
    <w:rsid w:val="00C662E7"/>
    <w:rsid w:val="00C66605"/>
    <w:rsid w:val="00C666A6"/>
    <w:rsid w:val="00C66D57"/>
    <w:rsid w:val="00C673A7"/>
    <w:rsid w:val="00C67747"/>
    <w:rsid w:val="00C70665"/>
    <w:rsid w:val="00C71026"/>
    <w:rsid w:val="00C71042"/>
    <w:rsid w:val="00C71813"/>
    <w:rsid w:val="00C71CF9"/>
    <w:rsid w:val="00C72512"/>
    <w:rsid w:val="00C7262A"/>
    <w:rsid w:val="00C72806"/>
    <w:rsid w:val="00C72AFC"/>
    <w:rsid w:val="00C72DA1"/>
    <w:rsid w:val="00C72ED4"/>
    <w:rsid w:val="00C73440"/>
    <w:rsid w:val="00C73773"/>
    <w:rsid w:val="00C737FB"/>
    <w:rsid w:val="00C73827"/>
    <w:rsid w:val="00C739B8"/>
    <w:rsid w:val="00C74C1E"/>
    <w:rsid w:val="00C74E5F"/>
    <w:rsid w:val="00C75E44"/>
    <w:rsid w:val="00C76424"/>
    <w:rsid w:val="00C768FB"/>
    <w:rsid w:val="00C77705"/>
    <w:rsid w:val="00C77987"/>
    <w:rsid w:val="00C77CFA"/>
    <w:rsid w:val="00C77D84"/>
    <w:rsid w:val="00C77E5D"/>
    <w:rsid w:val="00C77E7F"/>
    <w:rsid w:val="00C80003"/>
    <w:rsid w:val="00C8071D"/>
    <w:rsid w:val="00C80BBE"/>
    <w:rsid w:val="00C81F2B"/>
    <w:rsid w:val="00C8205E"/>
    <w:rsid w:val="00C825CF"/>
    <w:rsid w:val="00C82C6D"/>
    <w:rsid w:val="00C831A8"/>
    <w:rsid w:val="00C834EE"/>
    <w:rsid w:val="00C83AE8"/>
    <w:rsid w:val="00C83BE8"/>
    <w:rsid w:val="00C8409D"/>
    <w:rsid w:val="00C843D4"/>
    <w:rsid w:val="00C844DD"/>
    <w:rsid w:val="00C84B0D"/>
    <w:rsid w:val="00C85098"/>
    <w:rsid w:val="00C851E0"/>
    <w:rsid w:val="00C85545"/>
    <w:rsid w:val="00C85655"/>
    <w:rsid w:val="00C858FB"/>
    <w:rsid w:val="00C85F57"/>
    <w:rsid w:val="00C8620C"/>
    <w:rsid w:val="00C864B9"/>
    <w:rsid w:val="00C864D5"/>
    <w:rsid w:val="00C866FD"/>
    <w:rsid w:val="00C869D1"/>
    <w:rsid w:val="00C86AD4"/>
    <w:rsid w:val="00C86B5D"/>
    <w:rsid w:val="00C872CB"/>
    <w:rsid w:val="00C9007E"/>
    <w:rsid w:val="00C90482"/>
    <w:rsid w:val="00C904A0"/>
    <w:rsid w:val="00C908C9"/>
    <w:rsid w:val="00C90B56"/>
    <w:rsid w:val="00C9103D"/>
    <w:rsid w:val="00C910AB"/>
    <w:rsid w:val="00C911D3"/>
    <w:rsid w:val="00C91C55"/>
    <w:rsid w:val="00C926F0"/>
    <w:rsid w:val="00C92A1F"/>
    <w:rsid w:val="00C92DDF"/>
    <w:rsid w:val="00C939A9"/>
    <w:rsid w:val="00C94AA3"/>
    <w:rsid w:val="00C94AC7"/>
    <w:rsid w:val="00C95458"/>
    <w:rsid w:val="00C9547E"/>
    <w:rsid w:val="00C95577"/>
    <w:rsid w:val="00C95689"/>
    <w:rsid w:val="00C958C9"/>
    <w:rsid w:val="00C95C0A"/>
    <w:rsid w:val="00C95E6E"/>
    <w:rsid w:val="00C95FD2"/>
    <w:rsid w:val="00C9608A"/>
    <w:rsid w:val="00C962DF"/>
    <w:rsid w:val="00C96647"/>
    <w:rsid w:val="00C96BA9"/>
    <w:rsid w:val="00C96F2E"/>
    <w:rsid w:val="00C96FD8"/>
    <w:rsid w:val="00C9796D"/>
    <w:rsid w:val="00C97CFA"/>
    <w:rsid w:val="00C97FD7"/>
    <w:rsid w:val="00CA076F"/>
    <w:rsid w:val="00CA0A55"/>
    <w:rsid w:val="00CA0AAD"/>
    <w:rsid w:val="00CA0FCA"/>
    <w:rsid w:val="00CA20B9"/>
    <w:rsid w:val="00CA241E"/>
    <w:rsid w:val="00CA2588"/>
    <w:rsid w:val="00CA29A5"/>
    <w:rsid w:val="00CA2C1C"/>
    <w:rsid w:val="00CA30E2"/>
    <w:rsid w:val="00CA387C"/>
    <w:rsid w:val="00CA38C0"/>
    <w:rsid w:val="00CA413D"/>
    <w:rsid w:val="00CA4BD2"/>
    <w:rsid w:val="00CA4BE7"/>
    <w:rsid w:val="00CA589D"/>
    <w:rsid w:val="00CA5AAA"/>
    <w:rsid w:val="00CA60DB"/>
    <w:rsid w:val="00CA6C52"/>
    <w:rsid w:val="00CA6DA7"/>
    <w:rsid w:val="00CA6F4B"/>
    <w:rsid w:val="00CA7B7F"/>
    <w:rsid w:val="00CA7E5B"/>
    <w:rsid w:val="00CA7F92"/>
    <w:rsid w:val="00CB042B"/>
    <w:rsid w:val="00CB1056"/>
    <w:rsid w:val="00CB1929"/>
    <w:rsid w:val="00CB2025"/>
    <w:rsid w:val="00CB335B"/>
    <w:rsid w:val="00CB3672"/>
    <w:rsid w:val="00CB398F"/>
    <w:rsid w:val="00CB3ADA"/>
    <w:rsid w:val="00CB3C3B"/>
    <w:rsid w:val="00CB42C8"/>
    <w:rsid w:val="00CB47B9"/>
    <w:rsid w:val="00CB497B"/>
    <w:rsid w:val="00CB4996"/>
    <w:rsid w:val="00CB4C37"/>
    <w:rsid w:val="00CB4DF8"/>
    <w:rsid w:val="00CB4FD9"/>
    <w:rsid w:val="00CB5062"/>
    <w:rsid w:val="00CB519B"/>
    <w:rsid w:val="00CB5575"/>
    <w:rsid w:val="00CB56A8"/>
    <w:rsid w:val="00CB5B55"/>
    <w:rsid w:val="00CB5F06"/>
    <w:rsid w:val="00CB602B"/>
    <w:rsid w:val="00CB61BD"/>
    <w:rsid w:val="00CB62CB"/>
    <w:rsid w:val="00CB66B2"/>
    <w:rsid w:val="00CB672E"/>
    <w:rsid w:val="00CB6E92"/>
    <w:rsid w:val="00CB6EBE"/>
    <w:rsid w:val="00CB6F0E"/>
    <w:rsid w:val="00CB7014"/>
    <w:rsid w:val="00CB75DC"/>
    <w:rsid w:val="00CB7A0B"/>
    <w:rsid w:val="00CC00E7"/>
    <w:rsid w:val="00CC049F"/>
    <w:rsid w:val="00CC06CE"/>
    <w:rsid w:val="00CC0A9F"/>
    <w:rsid w:val="00CC177D"/>
    <w:rsid w:val="00CC1834"/>
    <w:rsid w:val="00CC1D5C"/>
    <w:rsid w:val="00CC2160"/>
    <w:rsid w:val="00CC26A8"/>
    <w:rsid w:val="00CC27A5"/>
    <w:rsid w:val="00CC2A16"/>
    <w:rsid w:val="00CC2A69"/>
    <w:rsid w:val="00CC301C"/>
    <w:rsid w:val="00CC318A"/>
    <w:rsid w:val="00CC32CB"/>
    <w:rsid w:val="00CC34C3"/>
    <w:rsid w:val="00CC468C"/>
    <w:rsid w:val="00CC4C98"/>
    <w:rsid w:val="00CC5138"/>
    <w:rsid w:val="00CC5552"/>
    <w:rsid w:val="00CC57AB"/>
    <w:rsid w:val="00CC5BBC"/>
    <w:rsid w:val="00CC5D05"/>
    <w:rsid w:val="00CC64E9"/>
    <w:rsid w:val="00CC6AA6"/>
    <w:rsid w:val="00CC6F60"/>
    <w:rsid w:val="00CC73BD"/>
    <w:rsid w:val="00CC7456"/>
    <w:rsid w:val="00CC75DA"/>
    <w:rsid w:val="00CC7B25"/>
    <w:rsid w:val="00CD0052"/>
    <w:rsid w:val="00CD005C"/>
    <w:rsid w:val="00CD046E"/>
    <w:rsid w:val="00CD047D"/>
    <w:rsid w:val="00CD0B71"/>
    <w:rsid w:val="00CD0E3A"/>
    <w:rsid w:val="00CD1704"/>
    <w:rsid w:val="00CD2186"/>
    <w:rsid w:val="00CD2614"/>
    <w:rsid w:val="00CD36DD"/>
    <w:rsid w:val="00CD4603"/>
    <w:rsid w:val="00CD4655"/>
    <w:rsid w:val="00CD4730"/>
    <w:rsid w:val="00CD48FC"/>
    <w:rsid w:val="00CD4A74"/>
    <w:rsid w:val="00CD4C1A"/>
    <w:rsid w:val="00CD4DF6"/>
    <w:rsid w:val="00CD51E0"/>
    <w:rsid w:val="00CD548C"/>
    <w:rsid w:val="00CD55C9"/>
    <w:rsid w:val="00CD566F"/>
    <w:rsid w:val="00CD63B6"/>
    <w:rsid w:val="00CD66F7"/>
    <w:rsid w:val="00CD6A50"/>
    <w:rsid w:val="00CD73EE"/>
    <w:rsid w:val="00CD74B9"/>
    <w:rsid w:val="00CD74DA"/>
    <w:rsid w:val="00CD7713"/>
    <w:rsid w:val="00CD7791"/>
    <w:rsid w:val="00CD785D"/>
    <w:rsid w:val="00CD7D75"/>
    <w:rsid w:val="00CE0069"/>
    <w:rsid w:val="00CE0315"/>
    <w:rsid w:val="00CE0397"/>
    <w:rsid w:val="00CE0C95"/>
    <w:rsid w:val="00CE0D66"/>
    <w:rsid w:val="00CE0EA5"/>
    <w:rsid w:val="00CE1924"/>
    <w:rsid w:val="00CE2573"/>
    <w:rsid w:val="00CE27AB"/>
    <w:rsid w:val="00CE29A1"/>
    <w:rsid w:val="00CE2D27"/>
    <w:rsid w:val="00CE2F34"/>
    <w:rsid w:val="00CE2FC5"/>
    <w:rsid w:val="00CE3519"/>
    <w:rsid w:val="00CE38FE"/>
    <w:rsid w:val="00CE5B8F"/>
    <w:rsid w:val="00CE5C50"/>
    <w:rsid w:val="00CE5CB3"/>
    <w:rsid w:val="00CE6382"/>
    <w:rsid w:val="00CE676C"/>
    <w:rsid w:val="00CE6F0A"/>
    <w:rsid w:val="00CE70BA"/>
    <w:rsid w:val="00CE7174"/>
    <w:rsid w:val="00CE7AAA"/>
    <w:rsid w:val="00CE7DB8"/>
    <w:rsid w:val="00CE7E2C"/>
    <w:rsid w:val="00CF0835"/>
    <w:rsid w:val="00CF0A0D"/>
    <w:rsid w:val="00CF24AC"/>
    <w:rsid w:val="00CF24D2"/>
    <w:rsid w:val="00CF293B"/>
    <w:rsid w:val="00CF2C3D"/>
    <w:rsid w:val="00CF31A6"/>
    <w:rsid w:val="00CF3977"/>
    <w:rsid w:val="00CF3E31"/>
    <w:rsid w:val="00CF40E8"/>
    <w:rsid w:val="00CF42E8"/>
    <w:rsid w:val="00CF44B8"/>
    <w:rsid w:val="00CF4773"/>
    <w:rsid w:val="00CF51B8"/>
    <w:rsid w:val="00CF59B2"/>
    <w:rsid w:val="00CF5AF5"/>
    <w:rsid w:val="00CF60AD"/>
    <w:rsid w:val="00CF6831"/>
    <w:rsid w:val="00CF6C65"/>
    <w:rsid w:val="00CF7204"/>
    <w:rsid w:val="00CF73A8"/>
    <w:rsid w:val="00CF7DBB"/>
    <w:rsid w:val="00CF7EA8"/>
    <w:rsid w:val="00D0029A"/>
    <w:rsid w:val="00D00639"/>
    <w:rsid w:val="00D00AEF"/>
    <w:rsid w:val="00D00AF5"/>
    <w:rsid w:val="00D00C9B"/>
    <w:rsid w:val="00D01831"/>
    <w:rsid w:val="00D01976"/>
    <w:rsid w:val="00D01FA9"/>
    <w:rsid w:val="00D020EE"/>
    <w:rsid w:val="00D025E8"/>
    <w:rsid w:val="00D02D1C"/>
    <w:rsid w:val="00D04975"/>
    <w:rsid w:val="00D049B0"/>
    <w:rsid w:val="00D04B52"/>
    <w:rsid w:val="00D04F63"/>
    <w:rsid w:val="00D06637"/>
    <w:rsid w:val="00D07686"/>
    <w:rsid w:val="00D07F6F"/>
    <w:rsid w:val="00D10122"/>
    <w:rsid w:val="00D1055B"/>
    <w:rsid w:val="00D1087D"/>
    <w:rsid w:val="00D10AB0"/>
    <w:rsid w:val="00D10C3A"/>
    <w:rsid w:val="00D10E03"/>
    <w:rsid w:val="00D10E5B"/>
    <w:rsid w:val="00D1182B"/>
    <w:rsid w:val="00D121AD"/>
    <w:rsid w:val="00D12E29"/>
    <w:rsid w:val="00D13223"/>
    <w:rsid w:val="00D13240"/>
    <w:rsid w:val="00D13733"/>
    <w:rsid w:val="00D13ABB"/>
    <w:rsid w:val="00D13C38"/>
    <w:rsid w:val="00D13CAD"/>
    <w:rsid w:val="00D143BB"/>
    <w:rsid w:val="00D14958"/>
    <w:rsid w:val="00D1495F"/>
    <w:rsid w:val="00D14B1F"/>
    <w:rsid w:val="00D14C6F"/>
    <w:rsid w:val="00D14CB5"/>
    <w:rsid w:val="00D14FFD"/>
    <w:rsid w:val="00D15230"/>
    <w:rsid w:val="00D15567"/>
    <w:rsid w:val="00D16069"/>
    <w:rsid w:val="00D1663F"/>
    <w:rsid w:val="00D16EC0"/>
    <w:rsid w:val="00D1744A"/>
    <w:rsid w:val="00D174F0"/>
    <w:rsid w:val="00D1771F"/>
    <w:rsid w:val="00D179CD"/>
    <w:rsid w:val="00D17D50"/>
    <w:rsid w:val="00D17D91"/>
    <w:rsid w:val="00D17F98"/>
    <w:rsid w:val="00D20A7C"/>
    <w:rsid w:val="00D20F12"/>
    <w:rsid w:val="00D21333"/>
    <w:rsid w:val="00D218CC"/>
    <w:rsid w:val="00D21B4C"/>
    <w:rsid w:val="00D21E9E"/>
    <w:rsid w:val="00D235E0"/>
    <w:rsid w:val="00D2477C"/>
    <w:rsid w:val="00D24A0F"/>
    <w:rsid w:val="00D251A1"/>
    <w:rsid w:val="00D2521F"/>
    <w:rsid w:val="00D25307"/>
    <w:rsid w:val="00D2576D"/>
    <w:rsid w:val="00D25AC0"/>
    <w:rsid w:val="00D25D37"/>
    <w:rsid w:val="00D25DEB"/>
    <w:rsid w:val="00D265A9"/>
    <w:rsid w:val="00D277DF"/>
    <w:rsid w:val="00D27E85"/>
    <w:rsid w:val="00D30794"/>
    <w:rsid w:val="00D307A2"/>
    <w:rsid w:val="00D30AA1"/>
    <w:rsid w:val="00D30D69"/>
    <w:rsid w:val="00D30DD2"/>
    <w:rsid w:val="00D30E0D"/>
    <w:rsid w:val="00D30F06"/>
    <w:rsid w:val="00D31DE2"/>
    <w:rsid w:val="00D32322"/>
    <w:rsid w:val="00D3281C"/>
    <w:rsid w:val="00D3315E"/>
    <w:rsid w:val="00D33435"/>
    <w:rsid w:val="00D339F3"/>
    <w:rsid w:val="00D33AAF"/>
    <w:rsid w:val="00D33AEC"/>
    <w:rsid w:val="00D33BB3"/>
    <w:rsid w:val="00D33D20"/>
    <w:rsid w:val="00D33D94"/>
    <w:rsid w:val="00D33FEE"/>
    <w:rsid w:val="00D34103"/>
    <w:rsid w:val="00D3411C"/>
    <w:rsid w:val="00D342A7"/>
    <w:rsid w:val="00D34719"/>
    <w:rsid w:val="00D347EB"/>
    <w:rsid w:val="00D3491E"/>
    <w:rsid w:val="00D34C65"/>
    <w:rsid w:val="00D350D5"/>
    <w:rsid w:val="00D3535F"/>
    <w:rsid w:val="00D35763"/>
    <w:rsid w:val="00D35811"/>
    <w:rsid w:val="00D35C6E"/>
    <w:rsid w:val="00D35CEC"/>
    <w:rsid w:val="00D35D64"/>
    <w:rsid w:val="00D36142"/>
    <w:rsid w:val="00D366B2"/>
    <w:rsid w:val="00D3699D"/>
    <w:rsid w:val="00D36BFD"/>
    <w:rsid w:val="00D36CFE"/>
    <w:rsid w:val="00D37439"/>
    <w:rsid w:val="00D37596"/>
    <w:rsid w:val="00D401D2"/>
    <w:rsid w:val="00D404AB"/>
    <w:rsid w:val="00D404EE"/>
    <w:rsid w:val="00D40D2D"/>
    <w:rsid w:val="00D40E4D"/>
    <w:rsid w:val="00D411A0"/>
    <w:rsid w:val="00D41453"/>
    <w:rsid w:val="00D41610"/>
    <w:rsid w:val="00D41970"/>
    <w:rsid w:val="00D41F43"/>
    <w:rsid w:val="00D425B8"/>
    <w:rsid w:val="00D42C92"/>
    <w:rsid w:val="00D42E09"/>
    <w:rsid w:val="00D4346B"/>
    <w:rsid w:val="00D43ABB"/>
    <w:rsid w:val="00D43BD8"/>
    <w:rsid w:val="00D44308"/>
    <w:rsid w:val="00D4455E"/>
    <w:rsid w:val="00D44628"/>
    <w:rsid w:val="00D446E3"/>
    <w:rsid w:val="00D447DB"/>
    <w:rsid w:val="00D44B4D"/>
    <w:rsid w:val="00D44F4F"/>
    <w:rsid w:val="00D454C2"/>
    <w:rsid w:val="00D46027"/>
    <w:rsid w:val="00D46300"/>
    <w:rsid w:val="00D46D25"/>
    <w:rsid w:val="00D47525"/>
    <w:rsid w:val="00D47702"/>
    <w:rsid w:val="00D47B78"/>
    <w:rsid w:val="00D47F08"/>
    <w:rsid w:val="00D51690"/>
    <w:rsid w:val="00D51B1F"/>
    <w:rsid w:val="00D520E4"/>
    <w:rsid w:val="00D5239B"/>
    <w:rsid w:val="00D52A55"/>
    <w:rsid w:val="00D52BA7"/>
    <w:rsid w:val="00D52E26"/>
    <w:rsid w:val="00D53C5D"/>
    <w:rsid w:val="00D53CE2"/>
    <w:rsid w:val="00D54044"/>
    <w:rsid w:val="00D543A2"/>
    <w:rsid w:val="00D54A49"/>
    <w:rsid w:val="00D55069"/>
    <w:rsid w:val="00D55571"/>
    <w:rsid w:val="00D55AE1"/>
    <w:rsid w:val="00D568CF"/>
    <w:rsid w:val="00D56B73"/>
    <w:rsid w:val="00D57400"/>
    <w:rsid w:val="00D574B4"/>
    <w:rsid w:val="00D57D09"/>
    <w:rsid w:val="00D57EEA"/>
    <w:rsid w:val="00D60E7E"/>
    <w:rsid w:val="00D611AD"/>
    <w:rsid w:val="00D612F0"/>
    <w:rsid w:val="00D61658"/>
    <w:rsid w:val="00D61769"/>
    <w:rsid w:val="00D61DFA"/>
    <w:rsid w:val="00D625CC"/>
    <w:rsid w:val="00D625F1"/>
    <w:rsid w:val="00D628BE"/>
    <w:rsid w:val="00D628F1"/>
    <w:rsid w:val="00D62AFA"/>
    <w:rsid w:val="00D62DF3"/>
    <w:rsid w:val="00D63052"/>
    <w:rsid w:val="00D6306F"/>
    <w:rsid w:val="00D63688"/>
    <w:rsid w:val="00D6396B"/>
    <w:rsid w:val="00D641A3"/>
    <w:rsid w:val="00D6451E"/>
    <w:rsid w:val="00D64659"/>
    <w:rsid w:val="00D64BFB"/>
    <w:rsid w:val="00D64EE5"/>
    <w:rsid w:val="00D65064"/>
    <w:rsid w:val="00D65344"/>
    <w:rsid w:val="00D65605"/>
    <w:rsid w:val="00D659E7"/>
    <w:rsid w:val="00D660D2"/>
    <w:rsid w:val="00D665C8"/>
    <w:rsid w:val="00D665F5"/>
    <w:rsid w:val="00D66886"/>
    <w:rsid w:val="00D66E2A"/>
    <w:rsid w:val="00D674EC"/>
    <w:rsid w:val="00D6750A"/>
    <w:rsid w:val="00D67C9E"/>
    <w:rsid w:val="00D707CA"/>
    <w:rsid w:val="00D7089D"/>
    <w:rsid w:val="00D711C9"/>
    <w:rsid w:val="00D712A8"/>
    <w:rsid w:val="00D7158E"/>
    <w:rsid w:val="00D71DF8"/>
    <w:rsid w:val="00D720D1"/>
    <w:rsid w:val="00D7321E"/>
    <w:rsid w:val="00D73989"/>
    <w:rsid w:val="00D73F9B"/>
    <w:rsid w:val="00D74648"/>
    <w:rsid w:val="00D74777"/>
    <w:rsid w:val="00D74C85"/>
    <w:rsid w:val="00D74D53"/>
    <w:rsid w:val="00D74E97"/>
    <w:rsid w:val="00D7536E"/>
    <w:rsid w:val="00D75714"/>
    <w:rsid w:val="00D766B0"/>
    <w:rsid w:val="00D7733F"/>
    <w:rsid w:val="00D77871"/>
    <w:rsid w:val="00D77CD9"/>
    <w:rsid w:val="00D77FF6"/>
    <w:rsid w:val="00D80179"/>
    <w:rsid w:val="00D807C6"/>
    <w:rsid w:val="00D8095A"/>
    <w:rsid w:val="00D815D2"/>
    <w:rsid w:val="00D817CD"/>
    <w:rsid w:val="00D81D36"/>
    <w:rsid w:val="00D81DBC"/>
    <w:rsid w:val="00D81E54"/>
    <w:rsid w:val="00D81E79"/>
    <w:rsid w:val="00D823EF"/>
    <w:rsid w:val="00D82A8B"/>
    <w:rsid w:val="00D83173"/>
    <w:rsid w:val="00D836A9"/>
    <w:rsid w:val="00D839AB"/>
    <w:rsid w:val="00D83B8D"/>
    <w:rsid w:val="00D841A7"/>
    <w:rsid w:val="00D84239"/>
    <w:rsid w:val="00D84AF2"/>
    <w:rsid w:val="00D85589"/>
    <w:rsid w:val="00D85A05"/>
    <w:rsid w:val="00D85A28"/>
    <w:rsid w:val="00D85AB9"/>
    <w:rsid w:val="00D85B11"/>
    <w:rsid w:val="00D85DAA"/>
    <w:rsid w:val="00D86857"/>
    <w:rsid w:val="00D869B5"/>
    <w:rsid w:val="00D869E8"/>
    <w:rsid w:val="00D86EC2"/>
    <w:rsid w:val="00D872D3"/>
    <w:rsid w:val="00D87882"/>
    <w:rsid w:val="00D87D50"/>
    <w:rsid w:val="00D87D67"/>
    <w:rsid w:val="00D87E6E"/>
    <w:rsid w:val="00D902E1"/>
    <w:rsid w:val="00D90411"/>
    <w:rsid w:val="00D90831"/>
    <w:rsid w:val="00D90897"/>
    <w:rsid w:val="00D90D6C"/>
    <w:rsid w:val="00D90E70"/>
    <w:rsid w:val="00D91228"/>
    <w:rsid w:val="00D91AB1"/>
    <w:rsid w:val="00D920F4"/>
    <w:rsid w:val="00D92408"/>
    <w:rsid w:val="00D92739"/>
    <w:rsid w:val="00D9299C"/>
    <w:rsid w:val="00D92A5E"/>
    <w:rsid w:val="00D92D4A"/>
    <w:rsid w:val="00D92FEC"/>
    <w:rsid w:val="00D9313F"/>
    <w:rsid w:val="00D93153"/>
    <w:rsid w:val="00D937F1"/>
    <w:rsid w:val="00D93815"/>
    <w:rsid w:val="00D938EE"/>
    <w:rsid w:val="00D93A74"/>
    <w:rsid w:val="00D93C30"/>
    <w:rsid w:val="00D93EF7"/>
    <w:rsid w:val="00D940EF"/>
    <w:rsid w:val="00D9445F"/>
    <w:rsid w:val="00D945F2"/>
    <w:rsid w:val="00D9476F"/>
    <w:rsid w:val="00D95296"/>
    <w:rsid w:val="00D952B2"/>
    <w:rsid w:val="00D95811"/>
    <w:rsid w:val="00D95BDE"/>
    <w:rsid w:val="00D95C1E"/>
    <w:rsid w:val="00D96948"/>
    <w:rsid w:val="00DA0152"/>
    <w:rsid w:val="00DA0FA3"/>
    <w:rsid w:val="00DA10A6"/>
    <w:rsid w:val="00DA1AE2"/>
    <w:rsid w:val="00DA1D53"/>
    <w:rsid w:val="00DA2350"/>
    <w:rsid w:val="00DA238D"/>
    <w:rsid w:val="00DA23D1"/>
    <w:rsid w:val="00DA361D"/>
    <w:rsid w:val="00DA436B"/>
    <w:rsid w:val="00DA4AB2"/>
    <w:rsid w:val="00DA4FC5"/>
    <w:rsid w:val="00DA50E6"/>
    <w:rsid w:val="00DA520C"/>
    <w:rsid w:val="00DA53B9"/>
    <w:rsid w:val="00DA59DF"/>
    <w:rsid w:val="00DA5A76"/>
    <w:rsid w:val="00DA5E29"/>
    <w:rsid w:val="00DA60CD"/>
    <w:rsid w:val="00DA63FD"/>
    <w:rsid w:val="00DA644A"/>
    <w:rsid w:val="00DA650D"/>
    <w:rsid w:val="00DA6AB0"/>
    <w:rsid w:val="00DA73AE"/>
    <w:rsid w:val="00DA74D8"/>
    <w:rsid w:val="00DB01E5"/>
    <w:rsid w:val="00DB0B91"/>
    <w:rsid w:val="00DB0EB9"/>
    <w:rsid w:val="00DB1DD1"/>
    <w:rsid w:val="00DB27BE"/>
    <w:rsid w:val="00DB2BD3"/>
    <w:rsid w:val="00DB2C02"/>
    <w:rsid w:val="00DB2DA2"/>
    <w:rsid w:val="00DB2DD0"/>
    <w:rsid w:val="00DB2E52"/>
    <w:rsid w:val="00DB2F6A"/>
    <w:rsid w:val="00DB3482"/>
    <w:rsid w:val="00DB34B4"/>
    <w:rsid w:val="00DB3DF6"/>
    <w:rsid w:val="00DB3FF7"/>
    <w:rsid w:val="00DB4663"/>
    <w:rsid w:val="00DB4E61"/>
    <w:rsid w:val="00DB5921"/>
    <w:rsid w:val="00DB6353"/>
    <w:rsid w:val="00DB6B90"/>
    <w:rsid w:val="00DB6C1D"/>
    <w:rsid w:val="00DB6F84"/>
    <w:rsid w:val="00DB6FEF"/>
    <w:rsid w:val="00DB7418"/>
    <w:rsid w:val="00DB7A7F"/>
    <w:rsid w:val="00DC002F"/>
    <w:rsid w:val="00DC032F"/>
    <w:rsid w:val="00DC05CC"/>
    <w:rsid w:val="00DC0727"/>
    <w:rsid w:val="00DC0D7F"/>
    <w:rsid w:val="00DC0D97"/>
    <w:rsid w:val="00DC1200"/>
    <w:rsid w:val="00DC1623"/>
    <w:rsid w:val="00DC199C"/>
    <w:rsid w:val="00DC1FC6"/>
    <w:rsid w:val="00DC224A"/>
    <w:rsid w:val="00DC2BD3"/>
    <w:rsid w:val="00DC2E96"/>
    <w:rsid w:val="00DC2F86"/>
    <w:rsid w:val="00DC3335"/>
    <w:rsid w:val="00DC3EF4"/>
    <w:rsid w:val="00DC42CC"/>
    <w:rsid w:val="00DC467F"/>
    <w:rsid w:val="00DC477E"/>
    <w:rsid w:val="00DC5155"/>
    <w:rsid w:val="00DC54D7"/>
    <w:rsid w:val="00DC5626"/>
    <w:rsid w:val="00DC57CC"/>
    <w:rsid w:val="00DC57F7"/>
    <w:rsid w:val="00DC58A5"/>
    <w:rsid w:val="00DC593B"/>
    <w:rsid w:val="00DC5BF0"/>
    <w:rsid w:val="00DC657A"/>
    <w:rsid w:val="00DC659F"/>
    <w:rsid w:val="00DC682B"/>
    <w:rsid w:val="00DC6DE4"/>
    <w:rsid w:val="00DC7506"/>
    <w:rsid w:val="00DC7A86"/>
    <w:rsid w:val="00DC7C3B"/>
    <w:rsid w:val="00DC7D33"/>
    <w:rsid w:val="00DC7D53"/>
    <w:rsid w:val="00DD0767"/>
    <w:rsid w:val="00DD0A23"/>
    <w:rsid w:val="00DD0BE8"/>
    <w:rsid w:val="00DD137F"/>
    <w:rsid w:val="00DD183D"/>
    <w:rsid w:val="00DD1A9B"/>
    <w:rsid w:val="00DD21A3"/>
    <w:rsid w:val="00DD2435"/>
    <w:rsid w:val="00DD260F"/>
    <w:rsid w:val="00DD2ED0"/>
    <w:rsid w:val="00DD347C"/>
    <w:rsid w:val="00DD3700"/>
    <w:rsid w:val="00DD375B"/>
    <w:rsid w:val="00DD3E34"/>
    <w:rsid w:val="00DD4C40"/>
    <w:rsid w:val="00DD4F7B"/>
    <w:rsid w:val="00DD554D"/>
    <w:rsid w:val="00DD55B6"/>
    <w:rsid w:val="00DD59B8"/>
    <w:rsid w:val="00DD5A2A"/>
    <w:rsid w:val="00DD5AE1"/>
    <w:rsid w:val="00DD5CAB"/>
    <w:rsid w:val="00DD5F87"/>
    <w:rsid w:val="00DD6938"/>
    <w:rsid w:val="00DD6C99"/>
    <w:rsid w:val="00DD7033"/>
    <w:rsid w:val="00DD7AED"/>
    <w:rsid w:val="00DD7D57"/>
    <w:rsid w:val="00DD7D5A"/>
    <w:rsid w:val="00DD7E37"/>
    <w:rsid w:val="00DE0042"/>
    <w:rsid w:val="00DE0F7C"/>
    <w:rsid w:val="00DE0F89"/>
    <w:rsid w:val="00DE12A1"/>
    <w:rsid w:val="00DE15F0"/>
    <w:rsid w:val="00DE2022"/>
    <w:rsid w:val="00DE2109"/>
    <w:rsid w:val="00DE27CD"/>
    <w:rsid w:val="00DE2A22"/>
    <w:rsid w:val="00DE2D36"/>
    <w:rsid w:val="00DE2F29"/>
    <w:rsid w:val="00DE2F3A"/>
    <w:rsid w:val="00DE32FF"/>
    <w:rsid w:val="00DE3334"/>
    <w:rsid w:val="00DE3698"/>
    <w:rsid w:val="00DE37D5"/>
    <w:rsid w:val="00DE396E"/>
    <w:rsid w:val="00DE3CDE"/>
    <w:rsid w:val="00DE404C"/>
    <w:rsid w:val="00DE4BB3"/>
    <w:rsid w:val="00DE4EBC"/>
    <w:rsid w:val="00DE5078"/>
    <w:rsid w:val="00DE564E"/>
    <w:rsid w:val="00DE5753"/>
    <w:rsid w:val="00DE57D3"/>
    <w:rsid w:val="00DE5D2E"/>
    <w:rsid w:val="00DE5EEF"/>
    <w:rsid w:val="00DE61FB"/>
    <w:rsid w:val="00DE63A1"/>
    <w:rsid w:val="00DE708F"/>
    <w:rsid w:val="00DE73EB"/>
    <w:rsid w:val="00DE7645"/>
    <w:rsid w:val="00DE7858"/>
    <w:rsid w:val="00DF0128"/>
    <w:rsid w:val="00DF01BE"/>
    <w:rsid w:val="00DF0C54"/>
    <w:rsid w:val="00DF0C57"/>
    <w:rsid w:val="00DF0D15"/>
    <w:rsid w:val="00DF0DD0"/>
    <w:rsid w:val="00DF0E86"/>
    <w:rsid w:val="00DF1772"/>
    <w:rsid w:val="00DF19D5"/>
    <w:rsid w:val="00DF1A4F"/>
    <w:rsid w:val="00DF1BC2"/>
    <w:rsid w:val="00DF1D1F"/>
    <w:rsid w:val="00DF1E68"/>
    <w:rsid w:val="00DF33E3"/>
    <w:rsid w:val="00DF36D2"/>
    <w:rsid w:val="00DF45FE"/>
    <w:rsid w:val="00DF46B4"/>
    <w:rsid w:val="00DF5128"/>
    <w:rsid w:val="00DF51CD"/>
    <w:rsid w:val="00DF537E"/>
    <w:rsid w:val="00DF5C46"/>
    <w:rsid w:val="00DF5FD6"/>
    <w:rsid w:val="00DF6172"/>
    <w:rsid w:val="00DF6577"/>
    <w:rsid w:val="00DF6E02"/>
    <w:rsid w:val="00DF70F6"/>
    <w:rsid w:val="00DF73BB"/>
    <w:rsid w:val="00DF7679"/>
    <w:rsid w:val="00DF7A78"/>
    <w:rsid w:val="00DF7D37"/>
    <w:rsid w:val="00DF7F1A"/>
    <w:rsid w:val="00E00026"/>
    <w:rsid w:val="00E0022B"/>
    <w:rsid w:val="00E008F2"/>
    <w:rsid w:val="00E00BDD"/>
    <w:rsid w:val="00E00E00"/>
    <w:rsid w:val="00E0172E"/>
    <w:rsid w:val="00E017BF"/>
    <w:rsid w:val="00E0184D"/>
    <w:rsid w:val="00E01A68"/>
    <w:rsid w:val="00E01AC2"/>
    <w:rsid w:val="00E023FF"/>
    <w:rsid w:val="00E027AA"/>
    <w:rsid w:val="00E02808"/>
    <w:rsid w:val="00E034E2"/>
    <w:rsid w:val="00E04AE3"/>
    <w:rsid w:val="00E04B96"/>
    <w:rsid w:val="00E04CE2"/>
    <w:rsid w:val="00E05A00"/>
    <w:rsid w:val="00E05B06"/>
    <w:rsid w:val="00E05DD0"/>
    <w:rsid w:val="00E05EFD"/>
    <w:rsid w:val="00E06377"/>
    <w:rsid w:val="00E06964"/>
    <w:rsid w:val="00E073FA"/>
    <w:rsid w:val="00E078AF"/>
    <w:rsid w:val="00E07EEB"/>
    <w:rsid w:val="00E10080"/>
    <w:rsid w:val="00E10B30"/>
    <w:rsid w:val="00E10EA1"/>
    <w:rsid w:val="00E10FC4"/>
    <w:rsid w:val="00E12A62"/>
    <w:rsid w:val="00E13301"/>
    <w:rsid w:val="00E13831"/>
    <w:rsid w:val="00E13C78"/>
    <w:rsid w:val="00E14CAA"/>
    <w:rsid w:val="00E15382"/>
    <w:rsid w:val="00E1554C"/>
    <w:rsid w:val="00E1565C"/>
    <w:rsid w:val="00E15B78"/>
    <w:rsid w:val="00E161E2"/>
    <w:rsid w:val="00E167C1"/>
    <w:rsid w:val="00E16FE8"/>
    <w:rsid w:val="00E171AF"/>
    <w:rsid w:val="00E174CF"/>
    <w:rsid w:val="00E17943"/>
    <w:rsid w:val="00E17ADE"/>
    <w:rsid w:val="00E20136"/>
    <w:rsid w:val="00E20954"/>
    <w:rsid w:val="00E20EEF"/>
    <w:rsid w:val="00E21E1A"/>
    <w:rsid w:val="00E2292C"/>
    <w:rsid w:val="00E22A9B"/>
    <w:rsid w:val="00E22EFB"/>
    <w:rsid w:val="00E22FEC"/>
    <w:rsid w:val="00E2330C"/>
    <w:rsid w:val="00E2340A"/>
    <w:rsid w:val="00E23BCE"/>
    <w:rsid w:val="00E23F0D"/>
    <w:rsid w:val="00E244D1"/>
    <w:rsid w:val="00E244E9"/>
    <w:rsid w:val="00E24A34"/>
    <w:rsid w:val="00E254C1"/>
    <w:rsid w:val="00E255EF"/>
    <w:rsid w:val="00E2619D"/>
    <w:rsid w:val="00E26493"/>
    <w:rsid w:val="00E267C1"/>
    <w:rsid w:val="00E269D7"/>
    <w:rsid w:val="00E26CEF"/>
    <w:rsid w:val="00E279BE"/>
    <w:rsid w:val="00E279E2"/>
    <w:rsid w:val="00E27EED"/>
    <w:rsid w:val="00E30023"/>
    <w:rsid w:val="00E3017A"/>
    <w:rsid w:val="00E3053A"/>
    <w:rsid w:val="00E30608"/>
    <w:rsid w:val="00E30964"/>
    <w:rsid w:val="00E30BF1"/>
    <w:rsid w:val="00E31127"/>
    <w:rsid w:val="00E31FB1"/>
    <w:rsid w:val="00E3200B"/>
    <w:rsid w:val="00E32134"/>
    <w:rsid w:val="00E330B5"/>
    <w:rsid w:val="00E3317F"/>
    <w:rsid w:val="00E3366E"/>
    <w:rsid w:val="00E33773"/>
    <w:rsid w:val="00E33956"/>
    <w:rsid w:val="00E33B3B"/>
    <w:rsid w:val="00E33B7E"/>
    <w:rsid w:val="00E33F9A"/>
    <w:rsid w:val="00E340F3"/>
    <w:rsid w:val="00E34339"/>
    <w:rsid w:val="00E343BC"/>
    <w:rsid w:val="00E343EA"/>
    <w:rsid w:val="00E3448E"/>
    <w:rsid w:val="00E354D1"/>
    <w:rsid w:val="00E354F8"/>
    <w:rsid w:val="00E359E3"/>
    <w:rsid w:val="00E367B2"/>
    <w:rsid w:val="00E369F3"/>
    <w:rsid w:val="00E36AF3"/>
    <w:rsid w:val="00E36CFD"/>
    <w:rsid w:val="00E36E85"/>
    <w:rsid w:val="00E3712D"/>
    <w:rsid w:val="00E3719A"/>
    <w:rsid w:val="00E377EA"/>
    <w:rsid w:val="00E37D7F"/>
    <w:rsid w:val="00E37FC1"/>
    <w:rsid w:val="00E40064"/>
    <w:rsid w:val="00E40C69"/>
    <w:rsid w:val="00E412A7"/>
    <w:rsid w:val="00E41378"/>
    <w:rsid w:val="00E41723"/>
    <w:rsid w:val="00E41E5F"/>
    <w:rsid w:val="00E42AEC"/>
    <w:rsid w:val="00E4369F"/>
    <w:rsid w:val="00E43A80"/>
    <w:rsid w:val="00E43AEE"/>
    <w:rsid w:val="00E43CD2"/>
    <w:rsid w:val="00E43EB2"/>
    <w:rsid w:val="00E44384"/>
    <w:rsid w:val="00E45A15"/>
    <w:rsid w:val="00E45EAB"/>
    <w:rsid w:val="00E46BD8"/>
    <w:rsid w:val="00E46DE4"/>
    <w:rsid w:val="00E47818"/>
    <w:rsid w:val="00E479FA"/>
    <w:rsid w:val="00E47DD8"/>
    <w:rsid w:val="00E502CF"/>
    <w:rsid w:val="00E50790"/>
    <w:rsid w:val="00E50E01"/>
    <w:rsid w:val="00E510A4"/>
    <w:rsid w:val="00E51656"/>
    <w:rsid w:val="00E519A4"/>
    <w:rsid w:val="00E5244D"/>
    <w:rsid w:val="00E525FD"/>
    <w:rsid w:val="00E53954"/>
    <w:rsid w:val="00E53B74"/>
    <w:rsid w:val="00E53D3C"/>
    <w:rsid w:val="00E5401C"/>
    <w:rsid w:val="00E5446D"/>
    <w:rsid w:val="00E55004"/>
    <w:rsid w:val="00E553ED"/>
    <w:rsid w:val="00E55714"/>
    <w:rsid w:val="00E55DE4"/>
    <w:rsid w:val="00E55FDB"/>
    <w:rsid w:val="00E5618F"/>
    <w:rsid w:val="00E5681C"/>
    <w:rsid w:val="00E568D6"/>
    <w:rsid w:val="00E60448"/>
    <w:rsid w:val="00E60932"/>
    <w:rsid w:val="00E60F14"/>
    <w:rsid w:val="00E61534"/>
    <w:rsid w:val="00E61AB5"/>
    <w:rsid w:val="00E62005"/>
    <w:rsid w:val="00E6215B"/>
    <w:rsid w:val="00E6239B"/>
    <w:rsid w:val="00E62B1A"/>
    <w:rsid w:val="00E62BC5"/>
    <w:rsid w:val="00E631E6"/>
    <w:rsid w:val="00E6341C"/>
    <w:rsid w:val="00E63A18"/>
    <w:rsid w:val="00E63DAB"/>
    <w:rsid w:val="00E64007"/>
    <w:rsid w:val="00E64132"/>
    <w:rsid w:val="00E6439C"/>
    <w:rsid w:val="00E6459B"/>
    <w:rsid w:val="00E64616"/>
    <w:rsid w:val="00E64762"/>
    <w:rsid w:val="00E647CB"/>
    <w:rsid w:val="00E64AF7"/>
    <w:rsid w:val="00E64D16"/>
    <w:rsid w:val="00E64DCB"/>
    <w:rsid w:val="00E65304"/>
    <w:rsid w:val="00E65F9F"/>
    <w:rsid w:val="00E66878"/>
    <w:rsid w:val="00E6696E"/>
    <w:rsid w:val="00E6729C"/>
    <w:rsid w:val="00E67A06"/>
    <w:rsid w:val="00E67F64"/>
    <w:rsid w:val="00E7096E"/>
    <w:rsid w:val="00E70B92"/>
    <w:rsid w:val="00E7179E"/>
    <w:rsid w:val="00E719A4"/>
    <w:rsid w:val="00E71AAB"/>
    <w:rsid w:val="00E71B62"/>
    <w:rsid w:val="00E71FC7"/>
    <w:rsid w:val="00E71FF8"/>
    <w:rsid w:val="00E72713"/>
    <w:rsid w:val="00E727A0"/>
    <w:rsid w:val="00E72865"/>
    <w:rsid w:val="00E72B5F"/>
    <w:rsid w:val="00E730A3"/>
    <w:rsid w:val="00E73349"/>
    <w:rsid w:val="00E74118"/>
    <w:rsid w:val="00E747C0"/>
    <w:rsid w:val="00E747D6"/>
    <w:rsid w:val="00E748B2"/>
    <w:rsid w:val="00E74C37"/>
    <w:rsid w:val="00E74E64"/>
    <w:rsid w:val="00E7528E"/>
    <w:rsid w:val="00E75338"/>
    <w:rsid w:val="00E75D60"/>
    <w:rsid w:val="00E76BE1"/>
    <w:rsid w:val="00E77CE4"/>
    <w:rsid w:val="00E804F5"/>
    <w:rsid w:val="00E80654"/>
    <w:rsid w:val="00E80D37"/>
    <w:rsid w:val="00E8119B"/>
    <w:rsid w:val="00E82483"/>
    <w:rsid w:val="00E8256D"/>
    <w:rsid w:val="00E8266D"/>
    <w:rsid w:val="00E82A71"/>
    <w:rsid w:val="00E82C10"/>
    <w:rsid w:val="00E83B68"/>
    <w:rsid w:val="00E83CB0"/>
    <w:rsid w:val="00E83DFA"/>
    <w:rsid w:val="00E84506"/>
    <w:rsid w:val="00E845AE"/>
    <w:rsid w:val="00E84D60"/>
    <w:rsid w:val="00E84F41"/>
    <w:rsid w:val="00E85196"/>
    <w:rsid w:val="00E85821"/>
    <w:rsid w:val="00E85CE0"/>
    <w:rsid w:val="00E862FD"/>
    <w:rsid w:val="00E86E5D"/>
    <w:rsid w:val="00E86EFD"/>
    <w:rsid w:val="00E86F93"/>
    <w:rsid w:val="00E87139"/>
    <w:rsid w:val="00E873E7"/>
    <w:rsid w:val="00E90022"/>
    <w:rsid w:val="00E90059"/>
    <w:rsid w:val="00E90346"/>
    <w:rsid w:val="00E906E0"/>
    <w:rsid w:val="00E906EA"/>
    <w:rsid w:val="00E90F05"/>
    <w:rsid w:val="00E91373"/>
    <w:rsid w:val="00E91A65"/>
    <w:rsid w:val="00E91FE6"/>
    <w:rsid w:val="00E9234F"/>
    <w:rsid w:val="00E92C82"/>
    <w:rsid w:val="00E92E0E"/>
    <w:rsid w:val="00E9363D"/>
    <w:rsid w:val="00E93786"/>
    <w:rsid w:val="00E93CAD"/>
    <w:rsid w:val="00E94010"/>
    <w:rsid w:val="00E94CFC"/>
    <w:rsid w:val="00E95F88"/>
    <w:rsid w:val="00E96033"/>
    <w:rsid w:val="00E963F7"/>
    <w:rsid w:val="00E96B5B"/>
    <w:rsid w:val="00E96D38"/>
    <w:rsid w:val="00E97114"/>
    <w:rsid w:val="00EA0C4E"/>
    <w:rsid w:val="00EA0C69"/>
    <w:rsid w:val="00EA0E66"/>
    <w:rsid w:val="00EA0FB7"/>
    <w:rsid w:val="00EA120B"/>
    <w:rsid w:val="00EA14E0"/>
    <w:rsid w:val="00EA1A43"/>
    <w:rsid w:val="00EA1C7F"/>
    <w:rsid w:val="00EA3646"/>
    <w:rsid w:val="00EA38DA"/>
    <w:rsid w:val="00EA44E8"/>
    <w:rsid w:val="00EA4F5C"/>
    <w:rsid w:val="00EA597A"/>
    <w:rsid w:val="00EA5E47"/>
    <w:rsid w:val="00EA628A"/>
    <w:rsid w:val="00EA749D"/>
    <w:rsid w:val="00EA78C0"/>
    <w:rsid w:val="00EB0144"/>
    <w:rsid w:val="00EB04B3"/>
    <w:rsid w:val="00EB06DB"/>
    <w:rsid w:val="00EB0834"/>
    <w:rsid w:val="00EB0865"/>
    <w:rsid w:val="00EB0C90"/>
    <w:rsid w:val="00EB0D91"/>
    <w:rsid w:val="00EB1238"/>
    <w:rsid w:val="00EB1F66"/>
    <w:rsid w:val="00EB24DD"/>
    <w:rsid w:val="00EB279E"/>
    <w:rsid w:val="00EB29B4"/>
    <w:rsid w:val="00EB29C4"/>
    <w:rsid w:val="00EB309E"/>
    <w:rsid w:val="00EB32AD"/>
    <w:rsid w:val="00EB3426"/>
    <w:rsid w:val="00EB392D"/>
    <w:rsid w:val="00EB4110"/>
    <w:rsid w:val="00EB424E"/>
    <w:rsid w:val="00EB463A"/>
    <w:rsid w:val="00EB46B0"/>
    <w:rsid w:val="00EB4719"/>
    <w:rsid w:val="00EB4880"/>
    <w:rsid w:val="00EB4FFD"/>
    <w:rsid w:val="00EB54BF"/>
    <w:rsid w:val="00EB658F"/>
    <w:rsid w:val="00EB6DF7"/>
    <w:rsid w:val="00EB7022"/>
    <w:rsid w:val="00EB7A93"/>
    <w:rsid w:val="00EB7C92"/>
    <w:rsid w:val="00EB7CC5"/>
    <w:rsid w:val="00EB7D30"/>
    <w:rsid w:val="00EB7E40"/>
    <w:rsid w:val="00EC0002"/>
    <w:rsid w:val="00EC0CC0"/>
    <w:rsid w:val="00EC0F6A"/>
    <w:rsid w:val="00EC13AE"/>
    <w:rsid w:val="00EC1752"/>
    <w:rsid w:val="00EC1944"/>
    <w:rsid w:val="00EC1A3C"/>
    <w:rsid w:val="00EC1D67"/>
    <w:rsid w:val="00EC27A7"/>
    <w:rsid w:val="00EC27FF"/>
    <w:rsid w:val="00EC28F8"/>
    <w:rsid w:val="00EC2A73"/>
    <w:rsid w:val="00EC2F10"/>
    <w:rsid w:val="00EC3232"/>
    <w:rsid w:val="00EC368B"/>
    <w:rsid w:val="00EC43CC"/>
    <w:rsid w:val="00EC466F"/>
    <w:rsid w:val="00EC46B3"/>
    <w:rsid w:val="00EC46C5"/>
    <w:rsid w:val="00EC4C26"/>
    <w:rsid w:val="00EC4CD2"/>
    <w:rsid w:val="00EC5687"/>
    <w:rsid w:val="00EC59F0"/>
    <w:rsid w:val="00EC636C"/>
    <w:rsid w:val="00EC6821"/>
    <w:rsid w:val="00EC6C90"/>
    <w:rsid w:val="00EC7387"/>
    <w:rsid w:val="00EC76BF"/>
    <w:rsid w:val="00EC7AE8"/>
    <w:rsid w:val="00EC7BCF"/>
    <w:rsid w:val="00ED02F7"/>
    <w:rsid w:val="00ED03CE"/>
    <w:rsid w:val="00ED0432"/>
    <w:rsid w:val="00ED05D1"/>
    <w:rsid w:val="00ED0745"/>
    <w:rsid w:val="00ED0812"/>
    <w:rsid w:val="00ED0822"/>
    <w:rsid w:val="00ED0ACE"/>
    <w:rsid w:val="00ED0AED"/>
    <w:rsid w:val="00ED1252"/>
    <w:rsid w:val="00ED13F6"/>
    <w:rsid w:val="00ED1403"/>
    <w:rsid w:val="00ED1405"/>
    <w:rsid w:val="00ED1B64"/>
    <w:rsid w:val="00ED2065"/>
    <w:rsid w:val="00ED2240"/>
    <w:rsid w:val="00ED256F"/>
    <w:rsid w:val="00ED2B21"/>
    <w:rsid w:val="00ED2B89"/>
    <w:rsid w:val="00ED3007"/>
    <w:rsid w:val="00ED31D9"/>
    <w:rsid w:val="00ED34E6"/>
    <w:rsid w:val="00ED3B75"/>
    <w:rsid w:val="00ED40DC"/>
    <w:rsid w:val="00ED41B4"/>
    <w:rsid w:val="00ED41EA"/>
    <w:rsid w:val="00ED42CD"/>
    <w:rsid w:val="00ED4336"/>
    <w:rsid w:val="00ED4425"/>
    <w:rsid w:val="00ED4643"/>
    <w:rsid w:val="00ED4C02"/>
    <w:rsid w:val="00ED4C0B"/>
    <w:rsid w:val="00ED5122"/>
    <w:rsid w:val="00ED5231"/>
    <w:rsid w:val="00ED560B"/>
    <w:rsid w:val="00ED5815"/>
    <w:rsid w:val="00ED5AC9"/>
    <w:rsid w:val="00ED5D1A"/>
    <w:rsid w:val="00ED613F"/>
    <w:rsid w:val="00ED61CB"/>
    <w:rsid w:val="00ED64B4"/>
    <w:rsid w:val="00ED674D"/>
    <w:rsid w:val="00ED6808"/>
    <w:rsid w:val="00ED6F24"/>
    <w:rsid w:val="00ED746D"/>
    <w:rsid w:val="00ED77F9"/>
    <w:rsid w:val="00ED79F2"/>
    <w:rsid w:val="00EE0804"/>
    <w:rsid w:val="00EE12A2"/>
    <w:rsid w:val="00EE19B9"/>
    <w:rsid w:val="00EE1AB5"/>
    <w:rsid w:val="00EE25AD"/>
    <w:rsid w:val="00EE26E6"/>
    <w:rsid w:val="00EE2976"/>
    <w:rsid w:val="00EE2C59"/>
    <w:rsid w:val="00EE3133"/>
    <w:rsid w:val="00EE3383"/>
    <w:rsid w:val="00EE33FD"/>
    <w:rsid w:val="00EE3AF4"/>
    <w:rsid w:val="00EE3FFA"/>
    <w:rsid w:val="00EE5007"/>
    <w:rsid w:val="00EE527F"/>
    <w:rsid w:val="00EE5286"/>
    <w:rsid w:val="00EE5713"/>
    <w:rsid w:val="00EE62EB"/>
    <w:rsid w:val="00EE631C"/>
    <w:rsid w:val="00EE68B9"/>
    <w:rsid w:val="00EE6C50"/>
    <w:rsid w:val="00EE6DB3"/>
    <w:rsid w:val="00EE6EE5"/>
    <w:rsid w:val="00EE72AC"/>
    <w:rsid w:val="00EE75AF"/>
    <w:rsid w:val="00EE75C7"/>
    <w:rsid w:val="00EE7970"/>
    <w:rsid w:val="00EE7C75"/>
    <w:rsid w:val="00EE7DD0"/>
    <w:rsid w:val="00EF0C82"/>
    <w:rsid w:val="00EF15BA"/>
    <w:rsid w:val="00EF1CD4"/>
    <w:rsid w:val="00EF23B0"/>
    <w:rsid w:val="00EF29A1"/>
    <w:rsid w:val="00EF2C5C"/>
    <w:rsid w:val="00EF2E2E"/>
    <w:rsid w:val="00EF2E57"/>
    <w:rsid w:val="00EF31E5"/>
    <w:rsid w:val="00EF3A32"/>
    <w:rsid w:val="00EF426D"/>
    <w:rsid w:val="00EF43EF"/>
    <w:rsid w:val="00EF4D53"/>
    <w:rsid w:val="00EF4DC5"/>
    <w:rsid w:val="00EF51B5"/>
    <w:rsid w:val="00EF524C"/>
    <w:rsid w:val="00EF52AE"/>
    <w:rsid w:val="00EF563C"/>
    <w:rsid w:val="00EF5827"/>
    <w:rsid w:val="00EF5AED"/>
    <w:rsid w:val="00EF5D3F"/>
    <w:rsid w:val="00EF60A0"/>
    <w:rsid w:val="00EF6594"/>
    <w:rsid w:val="00EF6623"/>
    <w:rsid w:val="00EF69D4"/>
    <w:rsid w:val="00EF69FD"/>
    <w:rsid w:val="00EF6A19"/>
    <w:rsid w:val="00EF6E4F"/>
    <w:rsid w:val="00EF6FF7"/>
    <w:rsid w:val="00EF700D"/>
    <w:rsid w:val="00EF72BB"/>
    <w:rsid w:val="00EF75A4"/>
    <w:rsid w:val="00EF777B"/>
    <w:rsid w:val="00EF7921"/>
    <w:rsid w:val="00F00171"/>
    <w:rsid w:val="00F00849"/>
    <w:rsid w:val="00F00D9B"/>
    <w:rsid w:val="00F01C30"/>
    <w:rsid w:val="00F0208D"/>
    <w:rsid w:val="00F028AB"/>
    <w:rsid w:val="00F02B93"/>
    <w:rsid w:val="00F0350F"/>
    <w:rsid w:val="00F03A2A"/>
    <w:rsid w:val="00F03E0A"/>
    <w:rsid w:val="00F0429B"/>
    <w:rsid w:val="00F04CB3"/>
    <w:rsid w:val="00F04E04"/>
    <w:rsid w:val="00F04FDB"/>
    <w:rsid w:val="00F05F72"/>
    <w:rsid w:val="00F06A26"/>
    <w:rsid w:val="00F06B9B"/>
    <w:rsid w:val="00F070F1"/>
    <w:rsid w:val="00F075A2"/>
    <w:rsid w:val="00F07BB5"/>
    <w:rsid w:val="00F07CB7"/>
    <w:rsid w:val="00F07F00"/>
    <w:rsid w:val="00F1067E"/>
    <w:rsid w:val="00F10B29"/>
    <w:rsid w:val="00F11131"/>
    <w:rsid w:val="00F115DA"/>
    <w:rsid w:val="00F122D2"/>
    <w:rsid w:val="00F12BA7"/>
    <w:rsid w:val="00F1347F"/>
    <w:rsid w:val="00F13642"/>
    <w:rsid w:val="00F13866"/>
    <w:rsid w:val="00F14294"/>
    <w:rsid w:val="00F14722"/>
    <w:rsid w:val="00F14920"/>
    <w:rsid w:val="00F16348"/>
    <w:rsid w:val="00F165AF"/>
    <w:rsid w:val="00F16A63"/>
    <w:rsid w:val="00F17089"/>
    <w:rsid w:val="00F1741F"/>
    <w:rsid w:val="00F176ED"/>
    <w:rsid w:val="00F17A4B"/>
    <w:rsid w:val="00F17FB6"/>
    <w:rsid w:val="00F20571"/>
    <w:rsid w:val="00F20624"/>
    <w:rsid w:val="00F206B8"/>
    <w:rsid w:val="00F20FBC"/>
    <w:rsid w:val="00F2114C"/>
    <w:rsid w:val="00F22114"/>
    <w:rsid w:val="00F221C6"/>
    <w:rsid w:val="00F2224C"/>
    <w:rsid w:val="00F226E6"/>
    <w:rsid w:val="00F22899"/>
    <w:rsid w:val="00F2386E"/>
    <w:rsid w:val="00F23AB9"/>
    <w:rsid w:val="00F23F1D"/>
    <w:rsid w:val="00F247B9"/>
    <w:rsid w:val="00F250E2"/>
    <w:rsid w:val="00F25806"/>
    <w:rsid w:val="00F25908"/>
    <w:rsid w:val="00F2599C"/>
    <w:rsid w:val="00F25ED5"/>
    <w:rsid w:val="00F25F06"/>
    <w:rsid w:val="00F25F28"/>
    <w:rsid w:val="00F26845"/>
    <w:rsid w:val="00F26AD0"/>
    <w:rsid w:val="00F26CD4"/>
    <w:rsid w:val="00F26DB4"/>
    <w:rsid w:val="00F27297"/>
    <w:rsid w:val="00F273C6"/>
    <w:rsid w:val="00F27CB7"/>
    <w:rsid w:val="00F27D2E"/>
    <w:rsid w:val="00F27ECF"/>
    <w:rsid w:val="00F303CF"/>
    <w:rsid w:val="00F3108E"/>
    <w:rsid w:val="00F31592"/>
    <w:rsid w:val="00F321CC"/>
    <w:rsid w:val="00F326E8"/>
    <w:rsid w:val="00F32842"/>
    <w:rsid w:val="00F328EA"/>
    <w:rsid w:val="00F32CE9"/>
    <w:rsid w:val="00F32D08"/>
    <w:rsid w:val="00F32E1A"/>
    <w:rsid w:val="00F330AC"/>
    <w:rsid w:val="00F334AE"/>
    <w:rsid w:val="00F335CC"/>
    <w:rsid w:val="00F33690"/>
    <w:rsid w:val="00F33A0D"/>
    <w:rsid w:val="00F33EB3"/>
    <w:rsid w:val="00F34A0C"/>
    <w:rsid w:val="00F34A25"/>
    <w:rsid w:val="00F36566"/>
    <w:rsid w:val="00F368AE"/>
    <w:rsid w:val="00F36A55"/>
    <w:rsid w:val="00F376BF"/>
    <w:rsid w:val="00F37715"/>
    <w:rsid w:val="00F378FE"/>
    <w:rsid w:val="00F40064"/>
    <w:rsid w:val="00F402AE"/>
    <w:rsid w:val="00F404CD"/>
    <w:rsid w:val="00F4078F"/>
    <w:rsid w:val="00F40B72"/>
    <w:rsid w:val="00F41A75"/>
    <w:rsid w:val="00F42510"/>
    <w:rsid w:val="00F43176"/>
    <w:rsid w:val="00F4375B"/>
    <w:rsid w:val="00F4384C"/>
    <w:rsid w:val="00F43C38"/>
    <w:rsid w:val="00F44140"/>
    <w:rsid w:val="00F44641"/>
    <w:rsid w:val="00F44BD1"/>
    <w:rsid w:val="00F44EA1"/>
    <w:rsid w:val="00F46896"/>
    <w:rsid w:val="00F46A8A"/>
    <w:rsid w:val="00F46CBE"/>
    <w:rsid w:val="00F472AB"/>
    <w:rsid w:val="00F477A6"/>
    <w:rsid w:val="00F47D62"/>
    <w:rsid w:val="00F47D9D"/>
    <w:rsid w:val="00F5043F"/>
    <w:rsid w:val="00F50936"/>
    <w:rsid w:val="00F50B38"/>
    <w:rsid w:val="00F50D44"/>
    <w:rsid w:val="00F50F9D"/>
    <w:rsid w:val="00F511BA"/>
    <w:rsid w:val="00F51542"/>
    <w:rsid w:val="00F51788"/>
    <w:rsid w:val="00F519EE"/>
    <w:rsid w:val="00F51AAB"/>
    <w:rsid w:val="00F52100"/>
    <w:rsid w:val="00F524F1"/>
    <w:rsid w:val="00F528DA"/>
    <w:rsid w:val="00F52B19"/>
    <w:rsid w:val="00F52D2E"/>
    <w:rsid w:val="00F52E0D"/>
    <w:rsid w:val="00F52F2D"/>
    <w:rsid w:val="00F5332E"/>
    <w:rsid w:val="00F53366"/>
    <w:rsid w:val="00F53409"/>
    <w:rsid w:val="00F53940"/>
    <w:rsid w:val="00F539E2"/>
    <w:rsid w:val="00F53C22"/>
    <w:rsid w:val="00F53D2E"/>
    <w:rsid w:val="00F5407B"/>
    <w:rsid w:val="00F54190"/>
    <w:rsid w:val="00F54446"/>
    <w:rsid w:val="00F54BCE"/>
    <w:rsid w:val="00F54CD9"/>
    <w:rsid w:val="00F54ED5"/>
    <w:rsid w:val="00F5554E"/>
    <w:rsid w:val="00F5588E"/>
    <w:rsid w:val="00F55A14"/>
    <w:rsid w:val="00F55CEE"/>
    <w:rsid w:val="00F56405"/>
    <w:rsid w:val="00F56AA9"/>
    <w:rsid w:val="00F56BC8"/>
    <w:rsid w:val="00F57169"/>
    <w:rsid w:val="00F57B45"/>
    <w:rsid w:val="00F60422"/>
    <w:rsid w:val="00F60570"/>
    <w:rsid w:val="00F606C8"/>
    <w:rsid w:val="00F60792"/>
    <w:rsid w:val="00F6191B"/>
    <w:rsid w:val="00F61A8A"/>
    <w:rsid w:val="00F61AA8"/>
    <w:rsid w:val="00F62BF7"/>
    <w:rsid w:val="00F6329F"/>
    <w:rsid w:val="00F63511"/>
    <w:rsid w:val="00F643FA"/>
    <w:rsid w:val="00F645F1"/>
    <w:rsid w:val="00F6470D"/>
    <w:rsid w:val="00F648C2"/>
    <w:rsid w:val="00F64BC9"/>
    <w:rsid w:val="00F64D34"/>
    <w:rsid w:val="00F64D80"/>
    <w:rsid w:val="00F653D5"/>
    <w:rsid w:val="00F65733"/>
    <w:rsid w:val="00F664FF"/>
    <w:rsid w:val="00F66752"/>
    <w:rsid w:val="00F67694"/>
    <w:rsid w:val="00F677D3"/>
    <w:rsid w:val="00F67A23"/>
    <w:rsid w:val="00F67CC0"/>
    <w:rsid w:val="00F67DB6"/>
    <w:rsid w:val="00F67DEB"/>
    <w:rsid w:val="00F67EF6"/>
    <w:rsid w:val="00F67FB8"/>
    <w:rsid w:val="00F706F0"/>
    <w:rsid w:val="00F70B68"/>
    <w:rsid w:val="00F70DBA"/>
    <w:rsid w:val="00F7101C"/>
    <w:rsid w:val="00F71030"/>
    <w:rsid w:val="00F7103B"/>
    <w:rsid w:val="00F71836"/>
    <w:rsid w:val="00F7256C"/>
    <w:rsid w:val="00F728E4"/>
    <w:rsid w:val="00F72986"/>
    <w:rsid w:val="00F72E09"/>
    <w:rsid w:val="00F734AD"/>
    <w:rsid w:val="00F736C0"/>
    <w:rsid w:val="00F73989"/>
    <w:rsid w:val="00F73C1F"/>
    <w:rsid w:val="00F740D7"/>
    <w:rsid w:val="00F742B7"/>
    <w:rsid w:val="00F74345"/>
    <w:rsid w:val="00F74F3E"/>
    <w:rsid w:val="00F75091"/>
    <w:rsid w:val="00F750EB"/>
    <w:rsid w:val="00F753FE"/>
    <w:rsid w:val="00F75720"/>
    <w:rsid w:val="00F7593B"/>
    <w:rsid w:val="00F759B0"/>
    <w:rsid w:val="00F75DB8"/>
    <w:rsid w:val="00F766A9"/>
    <w:rsid w:val="00F76AB6"/>
    <w:rsid w:val="00F77215"/>
    <w:rsid w:val="00F77A16"/>
    <w:rsid w:val="00F77AA1"/>
    <w:rsid w:val="00F77B6D"/>
    <w:rsid w:val="00F77C9A"/>
    <w:rsid w:val="00F800AE"/>
    <w:rsid w:val="00F801F9"/>
    <w:rsid w:val="00F80A58"/>
    <w:rsid w:val="00F80BC8"/>
    <w:rsid w:val="00F80E41"/>
    <w:rsid w:val="00F80ED4"/>
    <w:rsid w:val="00F81956"/>
    <w:rsid w:val="00F819BA"/>
    <w:rsid w:val="00F81BC8"/>
    <w:rsid w:val="00F81CE8"/>
    <w:rsid w:val="00F81D52"/>
    <w:rsid w:val="00F81E41"/>
    <w:rsid w:val="00F821CF"/>
    <w:rsid w:val="00F82C7B"/>
    <w:rsid w:val="00F83201"/>
    <w:rsid w:val="00F8372D"/>
    <w:rsid w:val="00F8375D"/>
    <w:rsid w:val="00F83AB7"/>
    <w:rsid w:val="00F83C96"/>
    <w:rsid w:val="00F83E92"/>
    <w:rsid w:val="00F84096"/>
    <w:rsid w:val="00F84165"/>
    <w:rsid w:val="00F85084"/>
    <w:rsid w:val="00F850A5"/>
    <w:rsid w:val="00F8517F"/>
    <w:rsid w:val="00F85215"/>
    <w:rsid w:val="00F856E7"/>
    <w:rsid w:val="00F85E74"/>
    <w:rsid w:val="00F86220"/>
    <w:rsid w:val="00F8662F"/>
    <w:rsid w:val="00F87335"/>
    <w:rsid w:val="00F8747B"/>
    <w:rsid w:val="00F87573"/>
    <w:rsid w:val="00F87DEA"/>
    <w:rsid w:val="00F9051E"/>
    <w:rsid w:val="00F90559"/>
    <w:rsid w:val="00F907AA"/>
    <w:rsid w:val="00F909A5"/>
    <w:rsid w:val="00F90E34"/>
    <w:rsid w:val="00F91013"/>
    <w:rsid w:val="00F91427"/>
    <w:rsid w:val="00F92B02"/>
    <w:rsid w:val="00F92E43"/>
    <w:rsid w:val="00F93196"/>
    <w:rsid w:val="00F933BC"/>
    <w:rsid w:val="00F93485"/>
    <w:rsid w:val="00F93F30"/>
    <w:rsid w:val="00F94276"/>
    <w:rsid w:val="00F94280"/>
    <w:rsid w:val="00F94624"/>
    <w:rsid w:val="00F94A65"/>
    <w:rsid w:val="00F951FA"/>
    <w:rsid w:val="00F954DE"/>
    <w:rsid w:val="00F95AB1"/>
    <w:rsid w:val="00F95B8E"/>
    <w:rsid w:val="00F961FD"/>
    <w:rsid w:val="00F966FD"/>
    <w:rsid w:val="00F970DF"/>
    <w:rsid w:val="00F9722A"/>
    <w:rsid w:val="00F9765F"/>
    <w:rsid w:val="00F97D7A"/>
    <w:rsid w:val="00FA0043"/>
    <w:rsid w:val="00FA01D1"/>
    <w:rsid w:val="00FA0391"/>
    <w:rsid w:val="00FA10A4"/>
    <w:rsid w:val="00FA1F9D"/>
    <w:rsid w:val="00FA20BE"/>
    <w:rsid w:val="00FA2448"/>
    <w:rsid w:val="00FA2637"/>
    <w:rsid w:val="00FA2807"/>
    <w:rsid w:val="00FA287E"/>
    <w:rsid w:val="00FA2BDC"/>
    <w:rsid w:val="00FA2EB9"/>
    <w:rsid w:val="00FA36C3"/>
    <w:rsid w:val="00FA37BD"/>
    <w:rsid w:val="00FA380E"/>
    <w:rsid w:val="00FA3E10"/>
    <w:rsid w:val="00FA4231"/>
    <w:rsid w:val="00FA445C"/>
    <w:rsid w:val="00FA46C6"/>
    <w:rsid w:val="00FA4E54"/>
    <w:rsid w:val="00FA5933"/>
    <w:rsid w:val="00FA6059"/>
    <w:rsid w:val="00FA6782"/>
    <w:rsid w:val="00FA6F06"/>
    <w:rsid w:val="00FB0097"/>
    <w:rsid w:val="00FB09CB"/>
    <w:rsid w:val="00FB0C22"/>
    <w:rsid w:val="00FB0C7D"/>
    <w:rsid w:val="00FB13EB"/>
    <w:rsid w:val="00FB142B"/>
    <w:rsid w:val="00FB1D90"/>
    <w:rsid w:val="00FB24F7"/>
    <w:rsid w:val="00FB2910"/>
    <w:rsid w:val="00FB2CF8"/>
    <w:rsid w:val="00FB2E4B"/>
    <w:rsid w:val="00FB2E9A"/>
    <w:rsid w:val="00FB2FF4"/>
    <w:rsid w:val="00FB30D8"/>
    <w:rsid w:val="00FB3468"/>
    <w:rsid w:val="00FB3626"/>
    <w:rsid w:val="00FB3A33"/>
    <w:rsid w:val="00FB43CA"/>
    <w:rsid w:val="00FB50CE"/>
    <w:rsid w:val="00FB5724"/>
    <w:rsid w:val="00FB5E3C"/>
    <w:rsid w:val="00FB620A"/>
    <w:rsid w:val="00FB6269"/>
    <w:rsid w:val="00FB6860"/>
    <w:rsid w:val="00FB70DF"/>
    <w:rsid w:val="00FB712F"/>
    <w:rsid w:val="00FB7D29"/>
    <w:rsid w:val="00FB7FC2"/>
    <w:rsid w:val="00FC0120"/>
    <w:rsid w:val="00FC0FD2"/>
    <w:rsid w:val="00FC1148"/>
    <w:rsid w:val="00FC12FD"/>
    <w:rsid w:val="00FC1429"/>
    <w:rsid w:val="00FC1584"/>
    <w:rsid w:val="00FC176F"/>
    <w:rsid w:val="00FC1A4D"/>
    <w:rsid w:val="00FC20A7"/>
    <w:rsid w:val="00FC2AE6"/>
    <w:rsid w:val="00FC349F"/>
    <w:rsid w:val="00FC361C"/>
    <w:rsid w:val="00FC3644"/>
    <w:rsid w:val="00FC36EC"/>
    <w:rsid w:val="00FC38C6"/>
    <w:rsid w:val="00FC38F9"/>
    <w:rsid w:val="00FC3FC4"/>
    <w:rsid w:val="00FC4024"/>
    <w:rsid w:val="00FC40EB"/>
    <w:rsid w:val="00FC45A0"/>
    <w:rsid w:val="00FC4A0D"/>
    <w:rsid w:val="00FC4A17"/>
    <w:rsid w:val="00FC4BFC"/>
    <w:rsid w:val="00FC5225"/>
    <w:rsid w:val="00FC53A0"/>
    <w:rsid w:val="00FC54FB"/>
    <w:rsid w:val="00FC5F91"/>
    <w:rsid w:val="00FC603B"/>
    <w:rsid w:val="00FC6995"/>
    <w:rsid w:val="00FC6E3E"/>
    <w:rsid w:val="00FC77EA"/>
    <w:rsid w:val="00FC7E16"/>
    <w:rsid w:val="00FC7E44"/>
    <w:rsid w:val="00FD007E"/>
    <w:rsid w:val="00FD01A4"/>
    <w:rsid w:val="00FD0436"/>
    <w:rsid w:val="00FD1424"/>
    <w:rsid w:val="00FD16C7"/>
    <w:rsid w:val="00FD17E5"/>
    <w:rsid w:val="00FD1A8A"/>
    <w:rsid w:val="00FD1AAC"/>
    <w:rsid w:val="00FD1BDB"/>
    <w:rsid w:val="00FD1F2F"/>
    <w:rsid w:val="00FD20A4"/>
    <w:rsid w:val="00FD21CD"/>
    <w:rsid w:val="00FD21DE"/>
    <w:rsid w:val="00FD2282"/>
    <w:rsid w:val="00FD2458"/>
    <w:rsid w:val="00FD28AF"/>
    <w:rsid w:val="00FD3493"/>
    <w:rsid w:val="00FD37A0"/>
    <w:rsid w:val="00FD3AA3"/>
    <w:rsid w:val="00FD3E65"/>
    <w:rsid w:val="00FD41C3"/>
    <w:rsid w:val="00FD4E81"/>
    <w:rsid w:val="00FD56DB"/>
    <w:rsid w:val="00FD5755"/>
    <w:rsid w:val="00FD57E3"/>
    <w:rsid w:val="00FD59F3"/>
    <w:rsid w:val="00FD6A2E"/>
    <w:rsid w:val="00FD6B1F"/>
    <w:rsid w:val="00FD6B97"/>
    <w:rsid w:val="00FD6C75"/>
    <w:rsid w:val="00FD6C9F"/>
    <w:rsid w:val="00FD6CDE"/>
    <w:rsid w:val="00FD6E9B"/>
    <w:rsid w:val="00FD6F8F"/>
    <w:rsid w:val="00FD70EA"/>
    <w:rsid w:val="00FE01A1"/>
    <w:rsid w:val="00FE024A"/>
    <w:rsid w:val="00FE0376"/>
    <w:rsid w:val="00FE07DB"/>
    <w:rsid w:val="00FE0F45"/>
    <w:rsid w:val="00FE0F7C"/>
    <w:rsid w:val="00FE14BB"/>
    <w:rsid w:val="00FE170A"/>
    <w:rsid w:val="00FE1B52"/>
    <w:rsid w:val="00FE1C6D"/>
    <w:rsid w:val="00FE248C"/>
    <w:rsid w:val="00FE28FF"/>
    <w:rsid w:val="00FE38AA"/>
    <w:rsid w:val="00FE40B0"/>
    <w:rsid w:val="00FE41B5"/>
    <w:rsid w:val="00FE42FE"/>
    <w:rsid w:val="00FE4342"/>
    <w:rsid w:val="00FE580E"/>
    <w:rsid w:val="00FE58A3"/>
    <w:rsid w:val="00FE5A7C"/>
    <w:rsid w:val="00FE5DB2"/>
    <w:rsid w:val="00FE6557"/>
    <w:rsid w:val="00FE6A05"/>
    <w:rsid w:val="00FE707E"/>
    <w:rsid w:val="00FE76C2"/>
    <w:rsid w:val="00FE770E"/>
    <w:rsid w:val="00FE79E7"/>
    <w:rsid w:val="00FE7A03"/>
    <w:rsid w:val="00FE7B31"/>
    <w:rsid w:val="00FE7C12"/>
    <w:rsid w:val="00FE7C30"/>
    <w:rsid w:val="00FF0017"/>
    <w:rsid w:val="00FF0069"/>
    <w:rsid w:val="00FF04AF"/>
    <w:rsid w:val="00FF08A6"/>
    <w:rsid w:val="00FF0D5D"/>
    <w:rsid w:val="00FF0F52"/>
    <w:rsid w:val="00FF0FDB"/>
    <w:rsid w:val="00FF14D2"/>
    <w:rsid w:val="00FF1BEC"/>
    <w:rsid w:val="00FF20F7"/>
    <w:rsid w:val="00FF26FD"/>
    <w:rsid w:val="00FF297A"/>
    <w:rsid w:val="00FF2A4E"/>
    <w:rsid w:val="00FF2E22"/>
    <w:rsid w:val="00FF3282"/>
    <w:rsid w:val="00FF3491"/>
    <w:rsid w:val="00FF37D6"/>
    <w:rsid w:val="00FF44BB"/>
    <w:rsid w:val="00FF48DE"/>
    <w:rsid w:val="00FF4A27"/>
    <w:rsid w:val="00FF4B61"/>
    <w:rsid w:val="00FF4EF2"/>
    <w:rsid w:val="00FF5078"/>
    <w:rsid w:val="00FF6AB0"/>
    <w:rsid w:val="00FF6C32"/>
    <w:rsid w:val="00FF6CB4"/>
    <w:rsid w:val="00FF6D9F"/>
    <w:rsid w:val="00FF7221"/>
    <w:rsid w:val="00FF7319"/>
    <w:rsid w:val="00FF73D0"/>
    <w:rsid w:val="00FF7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762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D6F2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ED6F24"/>
    <w:rPr>
      <w:lang w:eastAsia="en-US"/>
    </w:rPr>
  </w:style>
  <w:style w:type="paragraph" w:styleId="Header">
    <w:name w:val="header"/>
    <w:basedOn w:val="Normal"/>
    <w:link w:val="HeaderChar"/>
    <w:uiPriority w:val="99"/>
    <w:semiHidden/>
    <w:rsid w:val="00F83A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83AB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83A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83AB7"/>
    <w:rPr>
      <w:rFonts w:cs="Times New Roman"/>
    </w:rPr>
  </w:style>
  <w:style w:type="paragraph" w:styleId="ListParagraph">
    <w:name w:val="List Paragraph"/>
    <w:basedOn w:val="Normal"/>
    <w:uiPriority w:val="99"/>
    <w:qFormat/>
    <w:rsid w:val="00F54446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20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192</TotalTime>
  <Pages>2</Pages>
  <Words>428</Words>
  <Characters>2446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</dc:creator>
  <cp:keywords/>
  <dc:description/>
  <cp:lastModifiedBy>Admin(TINA)</cp:lastModifiedBy>
  <cp:revision>46</cp:revision>
  <dcterms:created xsi:type="dcterms:W3CDTF">2018-09-21T10:42:00Z</dcterms:created>
  <dcterms:modified xsi:type="dcterms:W3CDTF">2020-09-12T15:54:00Z</dcterms:modified>
</cp:coreProperties>
</file>